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F2A" w:rsidRDefault="00E32F2A" w:rsidP="009D0D3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МУСИНСКОГО СЕЛЬСОВЕТА</w:t>
      </w:r>
    </w:p>
    <w:p w:rsidR="00E32F2A" w:rsidRDefault="00E32F2A" w:rsidP="009D0D35">
      <w:pPr>
        <w:jc w:val="center"/>
        <w:rPr>
          <w:sz w:val="28"/>
          <w:szCs w:val="28"/>
        </w:rPr>
      </w:pPr>
      <w:r>
        <w:rPr>
          <w:sz w:val="28"/>
          <w:szCs w:val="28"/>
        </w:rPr>
        <w:t>КАРГАТСКОГО РАЙОНА НОВОСИБИРСКОЙ ОБЛАСТИ</w:t>
      </w:r>
    </w:p>
    <w:p w:rsidR="00E32F2A" w:rsidRDefault="00E32F2A" w:rsidP="009D0D35">
      <w:pPr>
        <w:jc w:val="center"/>
        <w:rPr>
          <w:sz w:val="28"/>
          <w:szCs w:val="28"/>
        </w:rPr>
      </w:pPr>
    </w:p>
    <w:p w:rsidR="00E32F2A" w:rsidRDefault="00E32F2A" w:rsidP="009D0D35">
      <w:pPr>
        <w:jc w:val="center"/>
        <w:rPr>
          <w:sz w:val="28"/>
          <w:szCs w:val="28"/>
        </w:rPr>
      </w:pPr>
    </w:p>
    <w:p w:rsidR="00E32F2A" w:rsidRDefault="00E32F2A" w:rsidP="009D0D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РАСПОРЯЖЕНИЕ </w:t>
      </w:r>
    </w:p>
    <w:p w:rsidR="00E32F2A" w:rsidRDefault="00E32F2A" w:rsidP="009D0D35">
      <w:pPr>
        <w:rPr>
          <w:sz w:val="28"/>
          <w:szCs w:val="28"/>
        </w:rPr>
      </w:pPr>
      <w:r>
        <w:rPr>
          <w:sz w:val="28"/>
          <w:szCs w:val="28"/>
        </w:rPr>
        <w:t>11.01.2013.                                       с.Мусы                                                № 3</w:t>
      </w:r>
    </w:p>
    <w:p w:rsidR="00E32F2A" w:rsidRDefault="00E32F2A" w:rsidP="009D0D35">
      <w:pPr>
        <w:rPr>
          <w:sz w:val="24"/>
          <w:szCs w:val="24"/>
        </w:rPr>
      </w:pPr>
    </w:p>
    <w:p w:rsidR="00E32F2A" w:rsidRDefault="00E32F2A" w:rsidP="009D0D35">
      <w:pPr>
        <w:pStyle w:val="headertext"/>
      </w:pPr>
      <w:r>
        <w:t xml:space="preserve">Об утверждении </w:t>
      </w:r>
      <w:hyperlink r:id="rId5" w:history="1">
        <w:r>
          <w:rPr>
            <w:rStyle w:val="Hyperlink"/>
          </w:rPr>
          <w:t>должностных инструкций</w:t>
        </w:r>
        <w:r>
          <w:rPr>
            <w:color w:val="0000FF"/>
            <w:u w:val="single"/>
          </w:rPr>
          <w:br/>
        </w:r>
        <w:r>
          <w:rPr>
            <w:rStyle w:val="Hyperlink"/>
          </w:rPr>
          <w:t>специалистов администрации и заместителя главы администрации</w:t>
        </w:r>
      </w:hyperlink>
      <w:r>
        <w:t xml:space="preserve"> </w:t>
      </w:r>
    </w:p>
    <w:p w:rsidR="00E32F2A" w:rsidRDefault="00E32F2A" w:rsidP="009D0D35">
      <w:pPr>
        <w:pStyle w:val="formattext"/>
      </w:pPr>
      <w:r>
        <w:t>     </w:t>
      </w:r>
      <w:r>
        <w:br/>
        <w:t>     </w:t>
      </w:r>
      <w:r>
        <w:br/>
        <w:t>     В связи с внесением изменений в штатное расписание администрации Мусинского сельсовета, приказываю:</w:t>
      </w:r>
      <w:r>
        <w:br/>
        <w:t>     </w:t>
      </w:r>
    </w:p>
    <w:p w:rsidR="00E32F2A" w:rsidRDefault="00E32F2A" w:rsidP="009D0D35">
      <w:pPr>
        <w:pStyle w:val="formattext"/>
      </w:pPr>
      <w:r>
        <w:t xml:space="preserve">     1. Утвердить должностные  инструкции:  заместителя главы администрации, специалиста – бухгалтера, специалиста 1 разряда согласно </w:t>
      </w:r>
      <w:hyperlink r:id="rId6" w:history="1">
        <w:r>
          <w:rPr>
            <w:rStyle w:val="Hyperlink"/>
          </w:rPr>
          <w:t>приложению</w:t>
        </w:r>
      </w:hyperlink>
      <w:r>
        <w:t>.</w:t>
      </w:r>
      <w:r>
        <w:br/>
        <w:t>         2. Считать утратившими силу должностные инструкции заместителя главы администрации, специалиста – бухгалтера, специалиста 1 разряда, утвержденные 11 января 2009 года.</w:t>
      </w:r>
      <w:r>
        <w:br/>
        <w:t>     </w:t>
      </w:r>
      <w:r>
        <w:br/>
        <w:t>     </w:t>
      </w:r>
    </w:p>
    <w:p w:rsidR="00E32F2A" w:rsidRDefault="00E32F2A" w:rsidP="009D0D35">
      <w:pPr>
        <w:rPr>
          <w:sz w:val="28"/>
          <w:szCs w:val="28"/>
        </w:rPr>
      </w:pPr>
      <w:r>
        <w:rPr>
          <w:sz w:val="28"/>
          <w:szCs w:val="28"/>
        </w:rPr>
        <w:t xml:space="preserve">    Глава Мусинского сельсовета:                                   Д.М.Тимощенко</w:t>
      </w:r>
    </w:p>
    <w:p w:rsidR="00E32F2A" w:rsidRDefault="00E32F2A" w:rsidP="009D0D35">
      <w:pPr>
        <w:rPr>
          <w:sz w:val="28"/>
          <w:szCs w:val="28"/>
        </w:rPr>
      </w:pPr>
    </w:p>
    <w:p w:rsidR="00E32F2A" w:rsidRDefault="00E32F2A" w:rsidP="009D0D35">
      <w:pPr>
        <w:pStyle w:val="headertext"/>
        <w:jc w:val="center"/>
      </w:pPr>
    </w:p>
    <w:p w:rsidR="00E32F2A" w:rsidRDefault="00E32F2A" w:rsidP="009D0D35">
      <w:pPr>
        <w:pStyle w:val="headertext"/>
        <w:jc w:val="center"/>
      </w:pPr>
    </w:p>
    <w:p w:rsidR="00E32F2A" w:rsidRDefault="00E32F2A" w:rsidP="009D0D35">
      <w:pPr>
        <w:rPr>
          <w:sz w:val="20"/>
          <w:szCs w:val="20"/>
        </w:rPr>
      </w:pPr>
      <w:r>
        <w:rPr>
          <w:sz w:val="20"/>
          <w:szCs w:val="20"/>
        </w:rPr>
        <w:t>Болдырева</w:t>
      </w:r>
    </w:p>
    <w:p w:rsidR="00E32F2A" w:rsidRDefault="00E32F2A" w:rsidP="009D0D35">
      <w:pPr>
        <w:rPr>
          <w:sz w:val="20"/>
          <w:szCs w:val="20"/>
        </w:rPr>
      </w:pPr>
      <w:r>
        <w:rPr>
          <w:sz w:val="20"/>
          <w:szCs w:val="20"/>
        </w:rPr>
        <w:t>43333</w:t>
      </w:r>
    </w:p>
    <w:p w:rsidR="00E32F2A" w:rsidRDefault="00E32F2A" w:rsidP="009D0D35"/>
    <w:p w:rsidR="00E32F2A" w:rsidRDefault="00E32F2A" w:rsidP="009D0D35"/>
    <w:p w:rsidR="00E32F2A" w:rsidRDefault="00E32F2A" w:rsidP="009D0D35"/>
    <w:p w:rsidR="00E32F2A" w:rsidRDefault="00E32F2A" w:rsidP="009D0D35">
      <w:pPr>
        <w:rPr>
          <w:sz w:val="20"/>
          <w:szCs w:val="20"/>
        </w:rPr>
      </w:pPr>
    </w:p>
    <w:p w:rsidR="00E32F2A" w:rsidRDefault="00E32F2A" w:rsidP="009D0D35">
      <w:pPr>
        <w:tabs>
          <w:tab w:val="left" w:pos="3345"/>
        </w:tabs>
        <w:rPr>
          <w:sz w:val="28"/>
          <w:szCs w:val="28"/>
        </w:rPr>
      </w:pPr>
    </w:p>
    <w:p w:rsidR="00E32F2A" w:rsidRPr="00407879" w:rsidRDefault="00E32F2A" w:rsidP="009D0D35">
      <w:pPr>
        <w:tabs>
          <w:tab w:val="left" w:pos="3345"/>
        </w:tabs>
        <w:rPr>
          <w:sz w:val="28"/>
          <w:szCs w:val="28"/>
        </w:rPr>
      </w:pPr>
    </w:p>
    <w:p w:rsidR="00E32F2A" w:rsidRPr="00407879" w:rsidRDefault="00E32F2A" w:rsidP="009D0D35">
      <w:pPr>
        <w:tabs>
          <w:tab w:val="left" w:pos="3345"/>
        </w:tabs>
        <w:rPr>
          <w:sz w:val="28"/>
          <w:szCs w:val="28"/>
        </w:rPr>
      </w:pPr>
    </w:p>
    <w:p w:rsidR="00E32F2A" w:rsidRDefault="00E32F2A" w:rsidP="009D0D35">
      <w:pPr>
        <w:rPr>
          <w:sz w:val="20"/>
          <w:szCs w:val="20"/>
        </w:rPr>
      </w:pPr>
    </w:p>
    <w:p w:rsidR="00E32F2A" w:rsidRDefault="00E32F2A" w:rsidP="009D0D35">
      <w:pPr>
        <w:pStyle w:val="ConsPlusNonformat"/>
        <w:widowControl/>
        <w:rPr>
          <w:rFonts w:ascii="Times New Roman" w:hAnsi="Times New Roman" w:cs="Times New Roman"/>
        </w:rPr>
      </w:pPr>
    </w:p>
    <w:p w:rsidR="00E32F2A" w:rsidRDefault="00E32F2A" w:rsidP="009D0D35">
      <w:pPr>
        <w:pStyle w:val="ConsPlusNonformat"/>
        <w:widowControl/>
        <w:rPr>
          <w:rFonts w:ascii="Times New Roman" w:hAnsi="Times New Roman" w:cs="Times New Roman"/>
        </w:rPr>
      </w:pPr>
    </w:p>
    <w:p w:rsidR="00E32F2A" w:rsidRDefault="00E32F2A" w:rsidP="009D0D35">
      <w:pPr>
        <w:pStyle w:val="ConsPlusNonformat"/>
        <w:widowControl/>
        <w:rPr>
          <w:rFonts w:ascii="Times New Roman" w:hAnsi="Times New Roman" w:cs="Times New Roman"/>
        </w:rPr>
      </w:pPr>
    </w:p>
    <w:p w:rsidR="00E32F2A" w:rsidRDefault="00E32F2A" w:rsidP="009D0D35">
      <w:pPr>
        <w:pStyle w:val="ConsPlusNonformat"/>
        <w:widowControl/>
        <w:rPr>
          <w:rFonts w:ascii="Times New Roman" w:hAnsi="Times New Roman" w:cs="Times New Roman"/>
        </w:rPr>
      </w:pPr>
    </w:p>
    <w:p w:rsidR="00E32F2A" w:rsidRDefault="00E32F2A" w:rsidP="009D0D35">
      <w:pPr>
        <w:pStyle w:val="ConsPlusNonformat"/>
        <w:widowControl/>
        <w:rPr>
          <w:rFonts w:ascii="Times New Roman" w:hAnsi="Times New Roman" w:cs="Times New Roman"/>
        </w:rPr>
      </w:pPr>
    </w:p>
    <w:p w:rsidR="00E32F2A" w:rsidRDefault="00E32F2A" w:rsidP="009D0D35">
      <w:pPr>
        <w:pStyle w:val="ConsPlusNonformat"/>
        <w:widowControl/>
        <w:rPr>
          <w:rFonts w:ascii="Times New Roman" w:hAnsi="Times New Roman" w:cs="Times New Roman"/>
        </w:rPr>
      </w:pPr>
    </w:p>
    <w:sectPr w:rsidR="00E32F2A" w:rsidSect="00477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97F81"/>
    <w:multiLevelType w:val="hybridMultilevel"/>
    <w:tmpl w:val="EF4AB1F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560C7A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3E0D84"/>
    <w:multiLevelType w:val="hybridMultilevel"/>
    <w:tmpl w:val="EF4AB1F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560C7A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01F78AC"/>
    <w:multiLevelType w:val="hybridMultilevel"/>
    <w:tmpl w:val="082AB24A"/>
    <w:lvl w:ilvl="0" w:tplc="4212FE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16A211B"/>
    <w:multiLevelType w:val="hybridMultilevel"/>
    <w:tmpl w:val="51AEDFE2"/>
    <w:lvl w:ilvl="0" w:tplc="9BA0E44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4">
    <w:nsid w:val="40084704"/>
    <w:multiLevelType w:val="hybridMultilevel"/>
    <w:tmpl w:val="EF4AB1F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560C7A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35D12C0"/>
    <w:multiLevelType w:val="hybridMultilevel"/>
    <w:tmpl w:val="7B9A2F30"/>
    <w:lvl w:ilvl="0" w:tplc="3A2C27F6">
      <w:start w:val="1"/>
      <w:numFmt w:val="decimal"/>
      <w:lvlText w:val="%1."/>
      <w:lvlJc w:val="left"/>
      <w:pPr>
        <w:ind w:left="900" w:hanging="360"/>
      </w:pPr>
      <w:rPr>
        <w:rFonts w:ascii="Calibri" w:hAnsi="Calibri" w:cs="Calibri"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48CF63FC"/>
    <w:multiLevelType w:val="hybridMultilevel"/>
    <w:tmpl w:val="082AB24A"/>
    <w:lvl w:ilvl="0" w:tplc="4212FE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E0D0B16"/>
    <w:multiLevelType w:val="singleLevel"/>
    <w:tmpl w:val="1486B0A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8">
    <w:nsid w:val="6EEF191A"/>
    <w:multiLevelType w:val="hybridMultilevel"/>
    <w:tmpl w:val="EF4AB1F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560C7A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F7C15D2"/>
    <w:multiLevelType w:val="hybridMultilevel"/>
    <w:tmpl w:val="2D9ADC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0D35"/>
    <w:rsid w:val="0000043B"/>
    <w:rsid w:val="00000F94"/>
    <w:rsid w:val="00001853"/>
    <w:rsid w:val="00002057"/>
    <w:rsid w:val="000021A6"/>
    <w:rsid w:val="00002551"/>
    <w:rsid w:val="00002EA3"/>
    <w:rsid w:val="00003F8F"/>
    <w:rsid w:val="00004193"/>
    <w:rsid w:val="000047AF"/>
    <w:rsid w:val="00005252"/>
    <w:rsid w:val="000055BA"/>
    <w:rsid w:val="00005C8A"/>
    <w:rsid w:val="00006E14"/>
    <w:rsid w:val="0001035C"/>
    <w:rsid w:val="000104E8"/>
    <w:rsid w:val="0001089C"/>
    <w:rsid w:val="00010A6B"/>
    <w:rsid w:val="00011342"/>
    <w:rsid w:val="000114D1"/>
    <w:rsid w:val="00012681"/>
    <w:rsid w:val="00012F49"/>
    <w:rsid w:val="00013137"/>
    <w:rsid w:val="00014655"/>
    <w:rsid w:val="000146BE"/>
    <w:rsid w:val="00014918"/>
    <w:rsid w:val="00014D45"/>
    <w:rsid w:val="00014D76"/>
    <w:rsid w:val="00014FCF"/>
    <w:rsid w:val="000154DA"/>
    <w:rsid w:val="00015A15"/>
    <w:rsid w:val="00015A51"/>
    <w:rsid w:val="00015AF4"/>
    <w:rsid w:val="000163CB"/>
    <w:rsid w:val="000165F6"/>
    <w:rsid w:val="000173D9"/>
    <w:rsid w:val="000173E4"/>
    <w:rsid w:val="0001786C"/>
    <w:rsid w:val="00020070"/>
    <w:rsid w:val="0002014A"/>
    <w:rsid w:val="0002055B"/>
    <w:rsid w:val="000216E2"/>
    <w:rsid w:val="00022BB7"/>
    <w:rsid w:val="00022D3B"/>
    <w:rsid w:val="00022DEB"/>
    <w:rsid w:val="000236E8"/>
    <w:rsid w:val="00023951"/>
    <w:rsid w:val="0002513F"/>
    <w:rsid w:val="000252D8"/>
    <w:rsid w:val="000254A6"/>
    <w:rsid w:val="0002555F"/>
    <w:rsid w:val="00025723"/>
    <w:rsid w:val="00025A12"/>
    <w:rsid w:val="00025A19"/>
    <w:rsid w:val="000269B2"/>
    <w:rsid w:val="00026E51"/>
    <w:rsid w:val="00027078"/>
    <w:rsid w:val="000275F4"/>
    <w:rsid w:val="00027AA8"/>
    <w:rsid w:val="00027B4A"/>
    <w:rsid w:val="00027C08"/>
    <w:rsid w:val="00030756"/>
    <w:rsid w:val="00030A3E"/>
    <w:rsid w:val="000313AC"/>
    <w:rsid w:val="000314D2"/>
    <w:rsid w:val="00031982"/>
    <w:rsid w:val="000326D2"/>
    <w:rsid w:val="00032704"/>
    <w:rsid w:val="000328C2"/>
    <w:rsid w:val="00032B46"/>
    <w:rsid w:val="00032CEE"/>
    <w:rsid w:val="00033330"/>
    <w:rsid w:val="00033630"/>
    <w:rsid w:val="0003472F"/>
    <w:rsid w:val="00034A5B"/>
    <w:rsid w:val="00034CE6"/>
    <w:rsid w:val="00034D05"/>
    <w:rsid w:val="00034FC1"/>
    <w:rsid w:val="00034FD6"/>
    <w:rsid w:val="00035072"/>
    <w:rsid w:val="00035476"/>
    <w:rsid w:val="00036298"/>
    <w:rsid w:val="00036DDD"/>
    <w:rsid w:val="00037227"/>
    <w:rsid w:val="00037EA3"/>
    <w:rsid w:val="000406FB"/>
    <w:rsid w:val="0004091B"/>
    <w:rsid w:val="00040984"/>
    <w:rsid w:val="00040A11"/>
    <w:rsid w:val="00040FAD"/>
    <w:rsid w:val="000416CF"/>
    <w:rsid w:val="00042182"/>
    <w:rsid w:val="000421B7"/>
    <w:rsid w:val="00042496"/>
    <w:rsid w:val="00042A6E"/>
    <w:rsid w:val="00043599"/>
    <w:rsid w:val="00043DFE"/>
    <w:rsid w:val="00043ED3"/>
    <w:rsid w:val="0004483B"/>
    <w:rsid w:val="00044931"/>
    <w:rsid w:val="00044BE1"/>
    <w:rsid w:val="00044F9D"/>
    <w:rsid w:val="000454EE"/>
    <w:rsid w:val="00045B93"/>
    <w:rsid w:val="0004636E"/>
    <w:rsid w:val="000464B7"/>
    <w:rsid w:val="000467FD"/>
    <w:rsid w:val="0004696F"/>
    <w:rsid w:val="00046BFF"/>
    <w:rsid w:val="0004770C"/>
    <w:rsid w:val="0004779F"/>
    <w:rsid w:val="00047C97"/>
    <w:rsid w:val="00047D8E"/>
    <w:rsid w:val="0005022F"/>
    <w:rsid w:val="00050A45"/>
    <w:rsid w:val="00050F7B"/>
    <w:rsid w:val="00051607"/>
    <w:rsid w:val="000517E1"/>
    <w:rsid w:val="00051A31"/>
    <w:rsid w:val="00051C41"/>
    <w:rsid w:val="00051DC2"/>
    <w:rsid w:val="0005231A"/>
    <w:rsid w:val="0005326F"/>
    <w:rsid w:val="00053F68"/>
    <w:rsid w:val="000544B6"/>
    <w:rsid w:val="00054FC6"/>
    <w:rsid w:val="00055617"/>
    <w:rsid w:val="0005567C"/>
    <w:rsid w:val="00055AF4"/>
    <w:rsid w:val="0005626E"/>
    <w:rsid w:val="0005650E"/>
    <w:rsid w:val="00056FA2"/>
    <w:rsid w:val="0006077A"/>
    <w:rsid w:val="00060C59"/>
    <w:rsid w:val="0006165E"/>
    <w:rsid w:val="00061E6C"/>
    <w:rsid w:val="000626DA"/>
    <w:rsid w:val="00062B2E"/>
    <w:rsid w:val="0006307C"/>
    <w:rsid w:val="00063335"/>
    <w:rsid w:val="00063447"/>
    <w:rsid w:val="00063F9E"/>
    <w:rsid w:val="00063FA8"/>
    <w:rsid w:val="00064473"/>
    <w:rsid w:val="0006449D"/>
    <w:rsid w:val="00064690"/>
    <w:rsid w:val="00064A0B"/>
    <w:rsid w:val="00064ABD"/>
    <w:rsid w:val="000656D3"/>
    <w:rsid w:val="00066313"/>
    <w:rsid w:val="000667C2"/>
    <w:rsid w:val="00066AC1"/>
    <w:rsid w:val="000672D6"/>
    <w:rsid w:val="000673F1"/>
    <w:rsid w:val="0006779E"/>
    <w:rsid w:val="00067EDD"/>
    <w:rsid w:val="00070839"/>
    <w:rsid w:val="00070F2C"/>
    <w:rsid w:val="0007152F"/>
    <w:rsid w:val="00071B38"/>
    <w:rsid w:val="00071F81"/>
    <w:rsid w:val="00072C0F"/>
    <w:rsid w:val="000733AB"/>
    <w:rsid w:val="000735F3"/>
    <w:rsid w:val="00074215"/>
    <w:rsid w:val="000742B5"/>
    <w:rsid w:val="00074868"/>
    <w:rsid w:val="00074883"/>
    <w:rsid w:val="00074954"/>
    <w:rsid w:val="00074C95"/>
    <w:rsid w:val="0007527B"/>
    <w:rsid w:val="000754FF"/>
    <w:rsid w:val="00075521"/>
    <w:rsid w:val="00075920"/>
    <w:rsid w:val="00075DE9"/>
    <w:rsid w:val="00075FA9"/>
    <w:rsid w:val="00076E83"/>
    <w:rsid w:val="000770B0"/>
    <w:rsid w:val="000775D1"/>
    <w:rsid w:val="00077BB3"/>
    <w:rsid w:val="00077C1E"/>
    <w:rsid w:val="00077F13"/>
    <w:rsid w:val="00080213"/>
    <w:rsid w:val="00080249"/>
    <w:rsid w:val="00080B13"/>
    <w:rsid w:val="0008108C"/>
    <w:rsid w:val="00081703"/>
    <w:rsid w:val="00081EFD"/>
    <w:rsid w:val="00081F93"/>
    <w:rsid w:val="0008214C"/>
    <w:rsid w:val="00082359"/>
    <w:rsid w:val="00082565"/>
    <w:rsid w:val="00084097"/>
    <w:rsid w:val="000851EC"/>
    <w:rsid w:val="00085261"/>
    <w:rsid w:val="00085915"/>
    <w:rsid w:val="00085CBC"/>
    <w:rsid w:val="00085CC5"/>
    <w:rsid w:val="00085DF0"/>
    <w:rsid w:val="000864D3"/>
    <w:rsid w:val="00086847"/>
    <w:rsid w:val="00086A50"/>
    <w:rsid w:val="00086BDF"/>
    <w:rsid w:val="00086EB0"/>
    <w:rsid w:val="000873C5"/>
    <w:rsid w:val="00087894"/>
    <w:rsid w:val="00087A20"/>
    <w:rsid w:val="00087B93"/>
    <w:rsid w:val="00087CBA"/>
    <w:rsid w:val="0009010D"/>
    <w:rsid w:val="00090665"/>
    <w:rsid w:val="00090863"/>
    <w:rsid w:val="00090865"/>
    <w:rsid w:val="000912AC"/>
    <w:rsid w:val="000916F1"/>
    <w:rsid w:val="000916FD"/>
    <w:rsid w:val="00091900"/>
    <w:rsid w:val="000927F7"/>
    <w:rsid w:val="00092EE0"/>
    <w:rsid w:val="00093D6E"/>
    <w:rsid w:val="00093F4D"/>
    <w:rsid w:val="0009460F"/>
    <w:rsid w:val="000948D3"/>
    <w:rsid w:val="00094AA3"/>
    <w:rsid w:val="00094D1E"/>
    <w:rsid w:val="0009523A"/>
    <w:rsid w:val="000956F7"/>
    <w:rsid w:val="00096399"/>
    <w:rsid w:val="000964F6"/>
    <w:rsid w:val="0009678D"/>
    <w:rsid w:val="00096B8E"/>
    <w:rsid w:val="00096E29"/>
    <w:rsid w:val="000A0F95"/>
    <w:rsid w:val="000A11A9"/>
    <w:rsid w:val="000A11ED"/>
    <w:rsid w:val="000A1704"/>
    <w:rsid w:val="000A1F19"/>
    <w:rsid w:val="000A21D2"/>
    <w:rsid w:val="000A244F"/>
    <w:rsid w:val="000A2717"/>
    <w:rsid w:val="000A2967"/>
    <w:rsid w:val="000A32F2"/>
    <w:rsid w:val="000A477E"/>
    <w:rsid w:val="000A527B"/>
    <w:rsid w:val="000A5355"/>
    <w:rsid w:val="000A5987"/>
    <w:rsid w:val="000A6062"/>
    <w:rsid w:val="000A6873"/>
    <w:rsid w:val="000A6A88"/>
    <w:rsid w:val="000B015C"/>
    <w:rsid w:val="000B0E65"/>
    <w:rsid w:val="000B14DC"/>
    <w:rsid w:val="000B18E5"/>
    <w:rsid w:val="000B23AC"/>
    <w:rsid w:val="000B33A6"/>
    <w:rsid w:val="000B3460"/>
    <w:rsid w:val="000B41E3"/>
    <w:rsid w:val="000B4836"/>
    <w:rsid w:val="000B50BF"/>
    <w:rsid w:val="000B57FC"/>
    <w:rsid w:val="000B583C"/>
    <w:rsid w:val="000B586F"/>
    <w:rsid w:val="000B6487"/>
    <w:rsid w:val="000B6583"/>
    <w:rsid w:val="000B68FA"/>
    <w:rsid w:val="000C0028"/>
    <w:rsid w:val="000C0603"/>
    <w:rsid w:val="000C0F59"/>
    <w:rsid w:val="000C20C4"/>
    <w:rsid w:val="000C28DB"/>
    <w:rsid w:val="000C2C59"/>
    <w:rsid w:val="000C382C"/>
    <w:rsid w:val="000C396B"/>
    <w:rsid w:val="000C464F"/>
    <w:rsid w:val="000C4A11"/>
    <w:rsid w:val="000C59A8"/>
    <w:rsid w:val="000C6076"/>
    <w:rsid w:val="000C6880"/>
    <w:rsid w:val="000C6997"/>
    <w:rsid w:val="000C770E"/>
    <w:rsid w:val="000C77AF"/>
    <w:rsid w:val="000D0930"/>
    <w:rsid w:val="000D0D50"/>
    <w:rsid w:val="000D1626"/>
    <w:rsid w:val="000D1EBF"/>
    <w:rsid w:val="000D1F14"/>
    <w:rsid w:val="000D244B"/>
    <w:rsid w:val="000D24C6"/>
    <w:rsid w:val="000D252E"/>
    <w:rsid w:val="000D2864"/>
    <w:rsid w:val="000D2937"/>
    <w:rsid w:val="000D2A60"/>
    <w:rsid w:val="000D2D78"/>
    <w:rsid w:val="000D33C9"/>
    <w:rsid w:val="000D3A23"/>
    <w:rsid w:val="000D4047"/>
    <w:rsid w:val="000D4166"/>
    <w:rsid w:val="000D515E"/>
    <w:rsid w:val="000D586E"/>
    <w:rsid w:val="000D644A"/>
    <w:rsid w:val="000D68D0"/>
    <w:rsid w:val="000D6B1A"/>
    <w:rsid w:val="000D6F0F"/>
    <w:rsid w:val="000D704D"/>
    <w:rsid w:val="000D7143"/>
    <w:rsid w:val="000D73BB"/>
    <w:rsid w:val="000E064C"/>
    <w:rsid w:val="000E139B"/>
    <w:rsid w:val="000E16AA"/>
    <w:rsid w:val="000E1B8D"/>
    <w:rsid w:val="000E1E54"/>
    <w:rsid w:val="000E2ACE"/>
    <w:rsid w:val="000E3136"/>
    <w:rsid w:val="000E340B"/>
    <w:rsid w:val="000E3DCA"/>
    <w:rsid w:val="000E4A0C"/>
    <w:rsid w:val="000E51ED"/>
    <w:rsid w:val="000E5BE1"/>
    <w:rsid w:val="000E5F46"/>
    <w:rsid w:val="000E6760"/>
    <w:rsid w:val="000E6D90"/>
    <w:rsid w:val="000E70F9"/>
    <w:rsid w:val="000E791A"/>
    <w:rsid w:val="000F1D94"/>
    <w:rsid w:val="000F2183"/>
    <w:rsid w:val="000F2C94"/>
    <w:rsid w:val="000F32D7"/>
    <w:rsid w:val="000F362D"/>
    <w:rsid w:val="000F39E6"/>
    <w:rsid w:val="000F3AE9"/>
    <w:rsid w:val="000F484B"/>
    <w:rsid w:val="000F4C2E"/>
    <w:rsid w:val="000F4DC8"/>
    <w:rsid w:val="000F4E26"/>
    <w:rsid w:val="000F4E28"/>
    <w:rsid w:val="000F54CC"/>
    <w:rsid w:val="000F57D0"/>
    <w:rsid w:val="000F5847"/>
    <w:rsid w:val="000F63E4"/>
    <w:rsid w:val="000F678B"/>
    <w:rsid w:val="000F6AFB"/>
    <w:rsid w:val="000F7473"/>
    <w:rsid w:val="000F7519"/>
    <w:rsid w:val="000F795B"/>
    <w:rsid w:val="000F7AD5"/>
    <w:rsid w:val="001001CD"/>
    <w:rsid w:val="00100D32"/>
    <w:rsid w:val="00100D84"/>
    <w:rsid w:val="001016BE"/>
    <w:rsid w:val="001018CA"/>
    <w:rsid w:val="00101B7B"/>
    <w:rsid w:val="0010271A"/>
    <w:rsid w:val="00102978"/>
    <w:rsid w:val="00102BBE"/>
    <w:rsid w:val="001035FB"/>
    <w:rsid w:val="001037DF"/>
    <w:rsid w:val="00103E5C"/>
    <w:rsid w:val="0010412B"/>
    <w:rsid w:val="0010436D"/>
    <w:rsid w:val="00104AF8"/>
    <w:rsid w:val="00104D7E"/>
    <w:rsid w:val="00105CF9"/>
    <w:rsid w:val="001066BB"/>
    <w:rsid w:val="00106C19"/>
    <w:rsid w:val="00107774"/>
    <w:rsid w:val="00107C26"/>
    <w:rsid w:val="00107D8A"/>
    <w:rsid w:val="00110682"/>
    <w:rsid w:val="001107D0"/>
    <w:rsid w:val="00110A79"/>
    <w:rsid w:val="0011216B"/>
    <w:rsid w:val="00112328"/>
    <w:rsid w:val="001126E2"/>
    <w:rsid w:val="00113215"/>
    <w:rsid w:val="001139CF"/>
    <w:rsid w:val="00113D9B"/>
    <w:rsid w:val="0011436E"/>
    <w:rsid w:val="001145D2"/>
    <w:rsid w:val="0011478A"/>
    <w:rsid w:val="001159C2"/>
    <w:rsid w:val="00115EDA"/>
    <w:rsid w:val="0011615C"/>
    <w:rsid w:val="001173ED"/>
    <w:rsid w:val="001209D4"/>
    <w:rsid w:val="00121DC2"/>
    <w:rsid w:val="00121E5A"/>
    <w:rsid w:val="00122BEF"/>
    <w:rsid w:val="00122DFA"/>
    <w:rsid w:val="00122E86"/>
    <w:rsid w:val="00122FED"/>
    <w:rsid w:val="0012369B"/>
    <w:rsid w:val="0012379A"/>
    <w:rsid w:val="00123D12"/>
    <w:rsid w:val="00123E2E"/>
    <w:rsid w:val="00123F11"/>
    <w:rsid w:val="00123F74"/>
    <w:rsid w:val="00124893"/>
    <w:rsid w:val="00124A1F"/>
    <w:rsid w:val="00125662"/>
    <w:rsid w:val="00125C15"/>
    <w:rsid w:val="00125CEA"/>
    <w:rsid w:val="001260AE"/>
    <w:rsid w:val="001268CA"/>
    <w:rsid w:val="00126CD1"/>
    <w:rsid w:val="00127873"/>
    <w:rsid w:val="00130128"/>
    <w:rsid w:val="001302FE"/>
    <w:rsid w:val="00130BB4"/>
    <w:rsid w:val="00131451"/>
    <w:rsid w:val="001314E6"/>
    <w:rsid w:val="00131D10"/>
    <w:rsid w:val="00132014"/>
    <w:rsid w:val="0013218F"/>
    <w:rsid w:val="001322E3"/>
    <w:rsid w:val="001323E1"/>
    <w:rsid w:val="001327F5"/>
    <w:rsid w:val="00132EE9"/>
    <w:rsid w:val="0013328E"/>
    <w:rsid w:val="00133426"/>
    <w:rsid w:val="00133879"/>
    <w:rsid w:val="00133C61"/>
    <w:rsid w:val="00133D96"/>
    <w:rsid w:val="0013495F"/>
    <w:rsid w:val="00136100"/>
    <w:rsid w:val="001364C8"/>
    <w:rsid w:val="00136BB2"/>
    <w:rsid w:val="00137FFA"/>
    <w:rsid w:val="00140604"/>
    <w:rsid w:val="001407A4"/>
    <w:rsid w:val="00140A77"/>
    <w:rsid w:val="001410BC"/>
    <w:rsid w:val="001410C9"/>
    <w:rsid w:val="0014148C"/>
    <w:rsid w:val="00141A9E"/>
    <w:rsid w:val="00142F06"/>
    <w:rsid w:val="00143200"/>
    <w:rsid w:val="001433C5"/>
    <w:rsid w:val="001436F0"/>
    <w:rsid w:val="00143D52"/>
    <w:rsid w:val="00144477"/>
    <w:rsid w:val="00144576"/>
    <w:rsid w:val="001452BE"/>
    <w:rsid w:val="00145320"/>
    <w:rsid w:val="0014533A"/>
    <w:rsid w:val="00145545"/>
    <w:rsid w:val="00145D38"/>
    <w:rsid w:val="00145F5F"/>
    <w:rsid w:val="00145F72"/>
    <w:rsid w:val="00146FC0"/>
    <w:rsid w:val="00147215"/>
    <w:rsid w:val="001473D1"/>
    <w:rsid w:val="001475B6"/>
    <w:rsid w:val="001478AE"/>
    <w:rsid w:val="00147F5A"/>
    <w:rsid w:val="00147FBB"/>
    <w:rsid w:val="00150086"/>
    <w:rsid w:val="00150899"/>
    <w:rsid w:val="00150E63"/>
    <w:rsid w:val="001515D1"/>
    <w:rsid w:val="001524B7"/>
    <w:rsid w:val="001529AE"/>
    <w:rsid w:val="00154531"/>
    <w:rsid w:val="00154AB6"/>
    <w:rsid w:val="00154C53"/>
    <w:rsid w:val="00154E11"/>
    <w:rsid w:val="00154E22"/>
    <w:rsid w:val="00155789"/>
    <w:rsid w:val="00156C3A"/>
    <w:rsid w:val="00157F4F"/>
    <w:rsid w:val="00160E2B"/>
    <w:rsid w:val="001611C6"/>
    <w:rsid w:val="00161314"/>
    <w:rsid w:val="001613CC"/>
    <w:rsid w:val="0016142E"/>
    <w:rsid w:val="00161646"/>
    <w:rsid w:val="00162C59"/>
    <w:rsid w:val="00163837"/>
    <w:rsid w:val="00163C9C"/>
    <w:rsid w:val="00165984"/>
    <w:rsid w:val="001664B9"/>
    <w:rsid w:val="00166674"/>
    <w:rsid w:val="00166C21"/>
    <w:rsid w:val="00166FC5"/>
    <w:rsid w:val="0016705B"/>
    <w:rsid w:val="00167477"/>
    <w:rsid w:val="00167E0C"/>
    <w:rsid w:val="00167EB4"/>
    <w:rsid w:val="001700B0"/>
    <w:rsid w:val="00170894"/>
    <w:rsid w:val="00170E1A"/>
    <w:rsid w:val="00171502"/>
    <w:rsid w:val="00171724"/>
    <w:rsid w:val="00171CF3"/>
    <w:rsid w:val="00171FC0"/>
    <w:rsid w:val="00172131"/>
    <w:rsid w:val="0017215A"/>
    <w:rsid w:val="00172DCF"/>
    <w:rsid w:val="00173160"/>
    <w:rsid w:val="00173425"/>
    <w:rsid w:val="001758C8"/>
    <w:rsid w:val="00175BD5"/>
    <w:rsid w:val="0017604F"/>
    <w:rsid w:val="001775E4"/>
    <w:rsid w:val="001801F8"/>
    <w:rsid w:val="00180D0A"/>
    <w:rsid w:val="00181566"/>
    <w:rsid w:val="001815BC"/>
    <w:rsid w:val="00181AB3"/>
    <w:rsid w:val="00181B70"/>
    <w:rsid w:val="00181CDC"/>
    <w:rsid w:val="001825CB"/>
    <w:rsid w:val="001826B5"/>
    <w:rsid w:val="00182972"/>
    <w:rsid w:val="0018298A"/>
    <w:rsid w:val="00182CC1"/>
    <w:rsid w:val="0018314B"/>
    <w:rsid w:val="001836A2"/>
    <w:rsid w:val="00183964"/>
    <w:rsid w:val="001840E8"/>
    <w:rsid w:val="00184379"/>
    <w:rsid w:val="00184961"/>
    <w:rsid w:val="0018522C"/>
    <w:rsid w:val="00185507"/>
    <w:rsid w:val="00185DD5"/>
    <w:rsid w:val="00186800"/>
    <w:rsid w:val="00186C69"/>
    <w:rsid w:val="00186F0D"/>
    <w:rsid w:val="0018706F"/>
    <w:rsid w:val="00187EDF"/>
    <w:rsid w:val="001906CC"/>
    <w:rsid w:val="00190FB7"/>
    <w:rsid w:val="0019112D"/>
    <w:rsid w:val="00191EBD"/>
    <w:rsid w:val="00191EE8"/>
    <w:rsid w:val="00191F31"/>
    <w:rsid w:val="00192074"/>
    <w:rsid w:val="00192738"/>
    <w:rsid w:val="00192C4D"/>
    <w:rsid w:val="001935E3"/>
    <w:rsid w:val="0019378F"/>
    <w:rsid w:val="00193962"/>
    <w:rsid w:val="001939FE"/>
    <w:rsid w:val="0019407B"/>
    <w:rsid w:val="0019459C"/>
    <w:rsid w:val="0019512B"/>
    <w:rsid w:val="0019521C"/>
    <w:rsid w:val="001952EF"/>
    <w:rsid w:val="00195818"/>
    <w:rsid w:val="00195CBB"/>
    <w:rsid w:val="0019602E"/>
    <w:rsid w:val="0019633B"/>
    <w:rsid w:val="00196965"/>
    <w:rsid w:val="00196D4A"/>
    <w:rsid w:val="00196E0E"/>
    <w:rsid w:val="00197524"/>
    <w:rsid w:val="0019753A"/>
    <w:rsid w:val="001A048A"/>
    <w:rsid w:val="001A06B8"/>
    <w:rsid w:val="001A0DC4"/>
    <w:rsid w:val="001A127D"/>
    <w:rsid w:val="001A1536"/>
    <w:rsid w:val="001A2BE8"/>
    <w:rsid w:val="001A3462"/>
    <w:rsid w:val="001A4023"/>
    <w:rsid w:val="001A475E"/>
    <w:rsid w:val="001A4AB4"/>
    <w:rsid w:val="001A4B8B"/>
    <w:rsid w:val="001A4E23"/>
    <w:rsid w:val="001A5CC0"/>
    <w:rsid w:val="001A6262"/>
    <w:rsid w:val="001A646A"/>
    <w:rsid w:val="001A6BFA"/>
    <w:rsid w:val="001A6E1D"/>
    <w:rsid w:val="001A7EA5"/>
    <w:rsid w:val="001A7F11"/>
    <w:rsid w:val="001B0339"/>
    <w:rsid w:val="001B0588"/>
    <w:rsid w:val="001B0717"/>
    <w:rsid w:val="001B0C92"/>
    <w:rsid w:val="001B0CB0"/>
    <w:rsid w:val="001B1175"/>
    <w:rsid w:val="001B1607"/>
    <w:rsid w:val="001B19A9"/>
    <w:rsid w:val="001B1D82"/>
    <w:rsid w:val="001B2075"/>
    <w:rsid w:val="001B2080"/>
    <w:rsid w:val="001B2E5F"/>
    <w:rsid w:val="001B310F"/>
    <w:rsid w:val="001B36D8"/>
    <w:rsid w:val="001B3B16"/>
    <w:rsid w:val="001B3B6E"/>
    <w:rsid w:val="001B4EB0"/>
    <w:rsid w:val="001B6253"/>
    <w:rsid w:val="001B7136"/>
    <w:rsid w:val="001B7246"/>
    <w:rsid w:val="001B7AA6"/>
    <w:rsid w:val="001C023D"/>
    <w:rsid w:val="001C0313"/>
    <w:rsid w:val="001C0378"/>
    <w:rsid w:val="001C039F"/>
    <w:rsid w:val="001C07CE"/>
    <w:rsid w:val="001C0D27"/>
    <w:rsid w:val="001C1133"/>
    <w:rsid w:val="001C1330"/>
    <w:rsid w:val="001C1638"/>
    <w:rsid w:val="001C260D"/>
    <w:rsid w:val="001C314D"/>
    <w:rsid w:val="001C335A"/>
    <w:rsid w:val="001C3C52"/>
    <w:rsid w:val="001C44F4"/>
    <w:rsid w:val="001C4F60"/>
    <w:rsid w:val="001C579B"/>
    <w:rsid w:val="001C5F42"/>
    <w:rsid w:val="001C61DD"/>
    <w:rsid w:val="001C62D8"/>
    <w:rsid w:val="001C66F1"/>
    <w:rsid w:val="001C6E67"/>
    <w:rsid w:val="001C7088"/>
    <w:rsid w:val="001C76CE"/>
    <w:rsid w:val="001C7863"/>
    <w:rsid w:val="001C7A8E"/>
    <w:rsid w:val="001D0592"/>
    <w:rsid w:val="001D0D5C"/>
    <w:rsid w:val="001D1071"/>
    <w:rsid w:val="001D1A6F"/>
    <w:rsid w:val="001D1BB1"/>
    <w:rsid w:val="001D1EE6"/>
    <w:rsid w:val="001D2305"/>
    <w:rsid w:val="001D2591"/>
    <w:rsid w:val="001D281F"/>
    <w:rsid w:val="001D31C2"/>
    <w:rsid w:val="001D3BAB"/>
    <w:rsid w:val="001D3E98"/>
    <w:rsid w:val="001D4288"/>
    <w:rsid w:val="001D4598"/>
    <w:rsid w:val="001D5A0D"/>
    <w:rsid w:val="001D65DB"/>
    <w:rsid w:val="001D67F8"/>
    <w:rsid w:val="001D6853"/>
    <w:rsid w:val="001D6DD9"/>
    <w:rsid w:val="001D700C"/>
    <w:rsid w:val="001D7D60"/>
    <w:rsid w:val="001D7DA9"/>
    <w:rsid w:val="001E0641"/>
    <w:rsid w:val="001E099B"/>
    <w:rsid w:val="001E0A99"/>
    <w:rsid w:val="001E0CDF"/>
    <w:rsid w:val="001E0D79"/>
    <w:rsid w:val="001E1361"/>
    <w:rsid w:val="001E18D0"/>
    <w:rsid w:val="001E1914"/>
    <w:rsid w:val="001E1C0A"/>
    <w:rsid w:val="001E23D0"/>
    <w:rsid w:val="001E2437"/>
    <w:rsid w:val="001E2FD7"/>
    <w:rsid w:val="001E33EE"/>
    <w:rsid w:val="001E3933"/>
    <w:rsid w:val="001E397A"/>
    <w:rsid w:val="001E40CA"/>
    <w:rsid w:val="001E4189"/>
    <w:rsid w:val="001E43D1"/>
    <w:rsid w:val="001E4575"/>
    <w:rsid w:val="001E4A0E"/>
    <w:rsid w:val="001E4A57"/>
    <w:rsid w:val="001E4A60"/>
    <w:rsid w:val="001E4CAF"/>
    <w:rsid w:val="001E511C"/>
    <w:rsid w:val="001E5397"/>
    <w:rsid w:val="001E53F1"/>
    <w:rsid w:val="001E5422"/>
    <w:rsid w:val="001E55E0"/>
    <w:rsid w:val="001E5D29"/>
    <w:rsid w:val="001E671C"/>
    <w:rsid w:val="001E6ACA"/>
    <w:rsid w:val="001E7018"/>
    <w:rsid w:val="001E70FD"/>
    <w:rsid w:val="001E74FA"/>
    <w:rsid w:val="001E7527"/>
    <w:rsid w:val="001E7FDB"/>
    <w:rsid w:val="001F0154"/>
    <w:rsid w:val="001F0221"/>
    <w:rsid w:val="001F098E"/>
    <w:rsid w:val="001F13E0"/>
    <w:rsid w:val="001F210E"/>
    <w:rsid w:val="001F2112"/>
    <w:rsid w:val="001F27FD"/>
    <w:rsid w:val="001F2DA3"/>
    <w:rsid w:val="001F34D7"/>
    <w:rsid w:val="001F3806"/>
    <w:rsid w:val="001F3891"/>
    <w:rsid w:val="001F4000"/>
    <w:rsid w:val="001F5645"/>
    <w:rsid w:val="001F5C6E"/>
    <w:rsid w:val="001F5E31"/>
    <w:rsid w:val="001F60AE"/>
    <w:rsid w:val="001F618B"/>
    <w:rsid w:val="001F6901"/>
    <w:rsid w:val="001F7011"/>
    <w:rsid w:val="001F7348"/>
    <w:rsid w:val="001F746D"/>
    <w:rsid w:val="0020011A"/>
    <w:rsid w:val="00200A08"/>
    <w:rsid w:val="00200B3C"/>
    <w:rsid w:val="00200D54"/>
    <w:rsid w:val="00201B26"/>
    <w:rsid w:val="002023F8"/>
    <w:rsid w:val="00203041"/>
    <w:rsid w:val="00203A0E"/>
    <w:rsid w:val="002043CE"/>
    <w:rsid w:val="00204490"/>
    <w:rsid w:val="002044DC"/>
    <w:rsid w:val="0020479F"/>
    <w:rsid w:val="00205E04"/>
    <w:rsid w:val="0020617C"/>
    <w:rsid w:val="00206A46"/>
    <w:rsid w:val="00206B15"/>
    <w:rsid w:val="00206B90"/>
    <w:rsid w:val="00206D0F"/>
    <w:rsid w:val="002076AA"/>
    <w:rsid w:val="00207768"/>
    <w:rsid w:val="002079A2"/>
    <w:rsid w:val="00207C9F"/>
    <w:rsid w:val="0021009C"/>
    <w:rsid w:val="00210346"/>
    <w:rsid w:val="0021061F"/>
    <w:rsid w:val="00210B46"/>
    <w:rsid w:val="00210CFD"/>
    <w:rsid w:val="00210E7A"/>
    <w:rsid w:val="00211FA5"/>
    <w:rsid w:val="00212D55"/>
    <w:rsid w:val="002131B8"/>
    <w:rsid w:val="002133B3"/>
    <w:rsid w:val="00213D8B"/>
    <w:rsid w:val="00213FF7"/>
    <w:rsid w:val="00214CE4"/>
    <w:rsid w:val="00215132"/>
    <w:rsid w:val="0021534B"/>
    <w:rsid w:val="002154EF"/>
    <w:rsid w:val="0021645C"/>
    <w:rsid w:val="00216FCE"/>
    <w:rsid w:val="002177A9"/>
    <w:rsid w:val="0021792E"/>
    <w:rsid w:val="00217C6F"/>
    <w:rsid w:val="00220231"/>
    <w:rsid w:val="0022101E"/>
    <w:rsid w:val="0022120D"/>
    <w:rsid w:val="00221669"/>
    <w:rsid w:val="0022178A"/>
    <w:rsid w:val="00221B93"/>
    <w:rsid w:val="00222F03"/>
    <w:rsid w:val="002231A8"/>
    <w:rsid w:val="002235F5"/>
    <w:rsid w:val="00223DE7"/>
    <w:rsid w:val="002255A4"/>
    <w:rsid w:val="002258C5"/>
    <w:rsid w:val="00225A99"/>
    <w:rsid w:val="00225B5B"/>
    <w:rsid w:val="00225F48"/>
    <w:rsid w:val="0022666C"/>
    <w:rsid w:val="00226B68"/>
    <w:rsid w:val="00226C91"/>
    <w:rsid w:val="00227255"/>
    <w:rsid w:val="002278DE"/>
    <w:rsid w:val="00230549"/>
    <w:rsid w:val="00230B70"/>
    <w:rsid w:val="00231215"/>
    <w:rsid w:val="00231A43"/>
    <w:rsid w:val="00232585"/>
    <w:rsid w:val="0023283A"/>
    <w:rsid w:val="002328AD"/>
    <w:rsid w:val="002329D3"/>
    <w:rsid w:val="00232AD6"/>
    <w:rsid w:val="00233D72"/>
    <w:rsid w:val="00233F76"/>
    <w:rsid w:val="00233FC3"/>
    <w:rsid w:val="00234348"/>
    <w:rsid w:val="00234743"/>
    <w:rsid w:val="002352D3"/>
    <w:rsid w:val="00235644"/>
    <w:rsid w:val="00235806"/>
    <w:rsid w:val="00235F4F"/>
    <w:rsid w:val="00237625"/>
    <w:rsid w:val="00237B0C"/>
    <w:rsid w:val="0024034C"/>
    <w:rsid w:val="00241254"/>
    <w:rsid w:val="002414A6"/>
    <w:rsid w:val="002414EE"/>
    <w:rsid w:val="00241B5C"/>
    <w:rsid w:val="00242228"/>
    <w:rsid w:val="00242261"/>
    <w:rsid w:val="00242326"/>
    <w:rsid w:val="00242636"/>
    <w:rsid w:val="00243566"/>
    <w:rsid w:val="0024471C"/>
    <w:rsid w:val="0024593E"/>
    <w:rsid w:val="00245BD8"/>
    <w:rsid w:val="00245F2E"/>
    <w:rsid w:val="00246A2A"/>
    <w:rsid w:val="00246AFE"/>
    <w:rsid w:val="00247596"/>
    <w:rsid w:val="00247E73"/>
    <w:rsid w:val="00247F6B"/>
    <w:rsid w:val="00250497"/>
    <w:rsid w:val="00250ED9"/>
    <w:rsid w:val="002512AF"/>
    <w:rsid w:val="00251585"/>
    <w:rsid w:val="00251CB4"/>
    <w:rsid w:val="00251D2D"/>
    <w:rsid w:val="00251E50"/>
    <w:rsid w:val="00251EB5"/>
    <w:rsid w:val="00253EA3"/>
    <w:rsid w:val="002557AA"/>
    <w:rsid w:val="0025587C"/>
    <w:rsid w:val="00255A85"/>
    <w:rsid w:val="00255CF8"/>
    <w:rsid w:val="00256340"/>
    <w:rsid w:val="00257A3E"/>
    <w:rsid w:val="00260ABC"/>
    <w:rsid w:val="00260AF9"/>
    <w:rsid w:val="00260F4A"/>
    <w:rsid w:val="00261D46"/>
    <w:rsid w:val="0026206C"/>
    <w:rsid w:val="00262EC3"/>
    <w:rsid w:val="0026336D"/>
    <w:rsid w:val="00263DE5"/>
    <w:rsid w:val="00265803"/>
    <w:rsid w:val="00265EEB"/>
    <w:rsid w:val="00266530"/>
    <w:rsid w:val="00266675"/>
    <w:rsid w:val="00266D05"/>
    <w:rsid w:val="00266FA4"/>
    <w:rsid w:val="002678D1"/>
    <w:rsid w:val="002707AE"/>
    <w:rsid w:val="0027083E"/>
    <w:rsid w:val="00270CF2"/>
    <w:rsid w:val="00270DB0"/>
    <w:rsid w:val="0027193C"/>
    <w:rsid w:val="00271BC9"/>
    <w:rsid w:val="002732CB"/>
    <w:rsid w:val="00273C3B"/>
    <w:rsid w:val="00273D67"/>
    <w:rsid w:val="00274F39"/>
    <w:rsid w:val="002752F1"/>
    <w:rsid w:val="00275812"/>
    <w:rsid w:val="00275E04"/>
    <w:rsid w:val="0027609C"/>
    <w:rsid w:val="002763EC"/>
    <w:rsid w:val="00277895"/>
    <w:rsid w:val="002778A4"/>
    <w:rsid w:val="00277A6D"/>
    <w:rsid w:val="0028109F"/>
    <w:rsid w:val="0028130B"/>
    <w:rsid w:val="00281EF3"/>
    <w:rsid w:val="0028202F"/>
    <w:rsid w:val="00282559"/>
    <w:rsid w:val="0028283B"/>
    <w:rsid w:val="0028300E"/>
    <w:rsid w:val="0028369E"/>
    <w:rsid w:val="00285010"/>
    <w:rsid w:val="0028506A"/>
    <w:rsid w:val="0028526A"/>
    <w:rsid w:val="0028579A"/>
    <w:rsid w:val="00285809"/>
    <w:rsid w:val="002861E0"/>
    <w:rsid w:val="00286502"/>
    <w:rsid w:val="00286B27"/>
    <w:rsid w:val="0028778D"/>
    <w:rsid w:val="00287C2C"/>
    <w:rsid w:val="00287CE2"/>
    <w:rsid w:val="00287E97"/>
    <w:rsid w:val="00287EC4"/>
    <w:rsid w:val="002913A7"/>
    <w:rsid w:val="002916D4"/>
    <w:rsid w:val="002917E0"/>
    <w:rsid w:val="00291BBA"/>
    <w:rsid w:val="00292E9B"/>
    <w:rsid w:val="00292FB1"/>
    <w:rsid w:val="00293043"/>
    <w:rsid w:val="0029311B"/>
    <w:rsid w:val="00293217"/>
    <w:rsid w:val="002934A8"/>
    <w:rsid w:val="002937F2"/>
    <w:rsid w:val="00293C3A"/>
    <w:rsid w:val="00294FA0"/>
    <w:rsid w:val="00295623"/>
    <w:rsid w:val="00295A5D"/>
    <w:rsid w:val="0029628A"/>
    <w:rsid w:val="002968E1"/>
    <w:rsid w:val="00296D44"/>
    <w:rsid w:val="00297CFA"/>
    <w:rsid w:val="00297DEE"/>
    <w:rsid w:val="002A045D"/>
    <w:rsid w:val="002A0CBD"/>
    <w:rsid w:val="002A1424"/>
    <w:rsid w:val="002A1726"/>
    <w:rsid w:val="002A1EEC"/>
    <w:rsid w:val="002A2588"/>
    <w:rsid w:val="002A33BD"/>
    <w:rsid w:val="002A38E3"/>
    <w:rsid w:val="002A3956"/>
    <w:rsid w:val="002A3D10"/>
    <w:rsid w:val="002A3E4D"/>
    <w:rsid w:val="002A4661"/>
    <w:rsid w:val="002A4C4C"/>
    <w:rsid w:val="002A4FBC"/>
    <w:rsid w:val="002A50DA"/>
    <w:rsid w:val="002A5873"/>
    <w:rsid w:val="002A59CF"/>
    <w:rsid w:val="002A5A80"/>
    <w:rsid w:val="002A60CC"/>
    <w:rsid w:val="002A6251"/>
    <w:rsid w:val="002B0025"/>
    <w:rsid w:val="002B026A"/>
    <w:rsid w:val="002B067C"/>
    <w:rsid w:val="002B0E2D"/>
    <w:rsid w:val="002B0F10"/>
    <w:rsid w:val="002B0FF1"/>
    <w:rsid w:val="002B12AC"/>
    <w:rsid w:val="002B1537"/>
    <w:rsid w:val="002B1A10"/>
    <w:rsid w:val="002B27A7"/>
    <w:rsid w:val="002B3563"/>
    <w:rsid w:val="002B3B46"/>
    <w:rsid w:val="002B3BB6"/>
    <w:rsid w:val="002B4658"/>
    <w:rsid w:val="002B4A3D"/>
    <w:rsid w:val="002B4D97"/>
    <w:rsid w:val="002B554E"/>
    <w:rsid w:val="002B55DB"/>
    <w:rsid w:val="002B58CD"/>
    <w:rsid w:val="002B61BD"/>
    <w:rsid w:val="002B639C"/>
    <w:rsid w:val="002B76D2"/>
    <w:rsid w:val="002B789D"/>
    <w:rsid w:val="002B7AF4"/>
    <w:rsid w:val="002C00E6"/>
    <w:rsid w:val="002C0639"/>
    <w:rsid w:val="002C0766"/>
    <w:rsid w:val="002C0F21"/>
    <w:rsid w:val="002C1595"/>
    <w:rsid w:val="002C1B16"/>
    <w:rsid w:val="002C23C6"/>
    <w:rsid w:val="002C266E"/>
    <w:rsid w:val="002C2829"/>
    <w:rsid w:val="002C325D"/>
    <w:rsid w:val="002C3454"/>
    <w:rsid w:val="002C38D8"/>
    <w:rsid w:val="002C3C31"/>
    <w:rsid w:val="002C40C8"/>
    <w:rsid w:val="002C4560"/>
    <w:rsid w:val="002C4F67"/>
    <w:rsid w:val="002C51EF"/>
    <w:rsid w:val="002C5B5A"/>
    <w:rsid w:val="002C5D46"/>
    <w:rsid w:val="002C63DE"/>
    <w:rsid w:val="002C65F1"/>
    <w:rsid w:val="002C67C6"/>
    <w:rsid w:val="002C69B3"/>
    <w:rsid w:val="002C6C23"/>
    <w:rsid w:val="002C72AC"/>
    <w:rsid w:val="002C7B03"/>
    <w:rsid w:val="002D01E9"/>
    <w:rsid w:val="002D0394"/>
    <w:rsid w:val="002D0BB1"/>
    <w:rsid w:val="002D0BF9"/>
    <w:rsid w:val="002D11ED"/>
    <w:rsid w:val="002D1E11"/>
    <w:rsid w:val="002D228E"/>
    <w:rsid w:val="002D2F71"/>
    <w:rsid w:val="002D35CE"/>
    <w:rsid w:val="002D3710"/>
    <w:rsid w:val="002D3928"/>
    <w:rsid w:val="002D3A54"/>
    <w:rsid w:val="002D3B87"/>
    <w:rsid w:val="002D3F8D"/>
    <w:rsid w:val="002D42F7"/>
    <w:rsid w:val="002D49E9"/>
    <w:rsid w:val="002D5423"/>
    <w:rsid w:val="002D65EF"/>
    <w:rsid w:val="002D7C94"/>
    <w:rsid w:val="002E0115"/>
    <w:rsid w:val="002E16A7"/>
    <w:rsid w:val="002E17FA"/>
    <w:rsid w:val="002E1CF8"/>
    <w:rsid w:val="002E1E01"/>
    <w:rsid w:val="002E1F62"/>
    <w:rsid w:val="002E2839"/>
    <w:rsid w:val="002E2EFE"/>
    <w:rsid w:val="002E31C2"/>
    <w:rsid w:val="002E3B08"/>
    <w:rsid w:val="002E46C9"/>
    <w:rsid w:val="002E4B4E"/>
    <w:rsid w:val="002E63F4"/>
    <w:rsid w:val="002E69BB"/>
    <w:rsid w:val="002E6AEA"/>
    <w:rsid w:val="002E6D99"/>
    <w:rsid w:val="002E6F80"/>
    <w:rsid w:val="002E7524"/>
    <w:rsid w:val="002E7889"/>
    <w:rsid w:val="002E79A9"/>
    <w:rsid w:val="002F040B"/>
    <w:rsid w:val="002F13E7"/>
    <w:rsid w:val="002F166E"/>
    <w:rsid w:val="002F16F4"/>
    <w:rsid w:val="002F185F"/>
    <w:rsid w:val="002F18EF"/>
    <w:rsid w:val="002F19E7"/>
    <w:rsid w:val="002F1DDE"/>
    <w:rsid w:val="002F26D2"/>
    <w:rsid w:val="002F270B"/>
    <w:rsid w:val="002F3061"/>
    <w:rsid w:val="002F3C09"/>
    <w:rsid w:val="002F3E63"/>
    <w:rsid w:val="002F4042"/>
    <w:rsid w:val="002F418D"/>
    <w:rsid w:val="002F45AE"/>
    <w:rsid w:val="002F47E3"/>
    <w:rsid w:val="002F4860"/>
    <w:rsid w:val="002F4F67"/>
    <w:rsid w:val="002F5644"/>
    <w:rsid w:val="002F59CF"/>
    <w:rsid w:val="002F5B89"/>
    <w:rsid w:val="002F5F73"/>
    <w:rsid w:val="002F65EB"/>
    <w:rsid w:val="002F7555"/>
    <w:rsid w:val="002F7FDF"/>
    <w:rsid w:val="0030044F"/>
    <w:rsid w:val="00300E92"/>
    <w:rsid w:val="00301119"/>
    <w:rsid w:val="00301CF1"/>
    <w:rsid w:val="00301D86"/>
    <w:rsid w:val="00301EE9"/>
    <w:rsid w:val="003022AC"/>
    <w:rsid w:val="00302A71"/>
    <w:rsid w:val="00302AEE"/>
    <w:rsid w:val="00302C83"/>
    <w:rsid w:val="0030313E"/>
    <w:rsid w:val="00304128"/>
    <w:rsid w:val="0030467A"/>
    <w:rsid w:val="00304F19"/>
    <w:rsid w:val="003050E7"/>
    <w:rsid w:val="00305180"/>
    <w:rsid w:val="003051C4"/>
    <w:rsid w:val="003053DD"/>
    <w:rsid w:val="00305D47"/>
    <w:rsid w:val="0030692C"/>
    <w:rsid w:val="00306AA6"/>
    <w:rsid w:val="00306E0D"/>
    <w:rsid w:val="00307BB3"/>
    <w:rsid w:val="00307D97"/>
    <w:rsid w:val="00310257"/>
    <w:rsid w:val="00310F00"/>
    <w:rsid w:val="00311585"/>
    <w:rsid w:val="0031173D"/>
    <w:rsid w:val="0031189A"/>
    <w:rsid w:val="00311E1F"/>
    <w:rsid w:val="0031205D"/>
    <w:rsid w:val="003125D7"/>
    <w:rsid w:val="0031289F"/>
    <w:rsid w:val="0031360B"/>
    <w:rsid w:val="00314181"/>
    <w:rsid w:val="003149A7"/>
    <w:rsid w:val="00315525"/>
    <w:rsid w:val="00315D7D"/>
    <w:rsid w:val="0031669D"/>
    <w:rsid w:val="00316770"/>
    <w:rsid w:val="00316BD8"/>
    <w:rsid w:val="003176D8"/>
    <w:rsid w:val="003177F8"/>
    <w:rsid w:val="00320C48"/>
    <w:rsid w:val="00321152"/>
    <w:rsid w:val="003219F5"/>
    <w:rsid w:val="00321ED9"/>
    <w:rsid w:val="00321F44"/>
    <w:rsid w:val="00322558"/>
    <w:rsid w:val="003225B9"/>
    <w:rsid w:val="00322965"/>
    <w:rsid w:val="00323128"/>
    <w:rsid w:val="003231A6"/>
    <w:rsid w:val="00323847"/>
    <w:rsid w:val="003241B2"/>
    <w:rsid w:val="00324A50"/>
    <w:rsid w:val="00324BA1"/>
    <w:rsid w:val="00325807"/>
    <w:rsid w:val="003258E5"/>
    <w:rsid w:val="00325C77"/>
    <w:rsid w:val="00325DD7"/>
    <w:rsid w:val="0032636B"/>
    <w:rsid w:val="003267B9"/>
    <w:rsid w:val="00327F3F"/>
    <w:rsid w:val="00330271"/>
    <w:rsid w:val="00330335"/>
    <w:rsid w:val="00330CEA"/>
    <w:rsid w:val="00330DCD"/>
    <w:rsid w:val="00331217"/>
    <w:rsid w:val="003315E1"/>
    <w:rsid w:val="003328C9"/>
    <w:rsid w:val="0033343C"/>
    <w:rsid w:val="003336B2"/>
    <w:rsid w:val="003337B0"/>
    <w:rsid w:val="0033398D"/>
    <w:rsid w:val="00333BFC"/>
    <w:rsid w:val="00334BE3"/>
    <w:rsid w:val="003351E1"/>
    <w:rsid w:val="00335B08"/>
    <w:rsid w:val="00335C4E"/>
    <w:rsid w:val="00335D7B"/>
    <w:rsid w:val="00335F7E"/>
    <w:rsid w:val="00335FC3"/>
    <w:rsid w:val="00336836"/>
    <w:rsid w:val="00336AAE"/>
    <w:rsid w:val="00336B9D"/>
    <w:rsid w:val="00336C56"/>
    <w:rsid w:val="00337270"/>
    <w:rsid w:val="00337532"/>
    <w:rsid w:val="00340279"/>
    <w:rsid w:val="00340828"/>
    <w:rsid w:val="003413C8"/>
    <w:rsid w:val="00341404"/>
    <w:rsid w:val="00341BA2"/>
    <w:rsid w:val="00341C26"/>
    <w:rsid w:val="00341CB1"/>
    <w:rsid w:val="00342803"/>
    <w:rsid w:val="00342C99"/>
    <w:rsid w:val="00343019"/>
    <w:rsid w:val="003431DE"/>
    <w:rsid w:val="00343541"/>
    <w:rsid w:val="00344022"/>
    <w:rsid w:val="003445D4"/>
    <w:rsid w:val="00344683"/>
    <w:rsid w:val="00344A9D"/>
    <w:rsid w:val="00344D3A"/>
    <w:rsid w:val="0034541B"/>
    <w:rsid w:val="00346CC6"/>
    <w:rsid w:val="00346FE3"/>
    <w:rsid w:val="00347BBE"/>
    <w:rsid w:val="00347CE5"/>
    <w:rsid w:val="0035064A"/>
    <w:rsid w:val="00350989"/>
    <w:rsid w:val="00350BC1"/>
    <w:rsid w:val="0035153B"/>
    <w:rsid w:val="003524DD"/>
    <w:rsid w:val="003527A1"/>
    <w:rsid w:val="00352993"/>
    <w:rsid w:val="00352A3A"/>
    <w:rsid w:val="00352BFF"/>
    <w:rsid w:val="003541C6"/>
    <w:rsid w:val="003543E4"/>
    <w:rsid w:val="00354624"/>
    <w:rsid w:val="00354B31"/>
    <w:rsid w:val="00354F28"/>
    <w:rsid w:val="003553AE"/>
    <w:rsid w:val="0035547D"/>
    <w:rsid w:val="00355801"/>
    <w:rsid w:val="00355AC0"/>
    <w:rsid w:val="00355BA7"/>
    <w:rsid w:val="0035670C"/>
    <w:rsid w:val="003567A7"/>
    <w:rsid w:val="003567B7"/>
    <w:rsid w:val="00356A56"/>
    <w:rsid w:val="003575C7"/>
    <w:rsid w:val="0035799B"/>
    <w:rsid w:val="00357BC8"/>
    <w:rsid w:val="00360977"/>
    <w:rsid w:val="00361595"/>
    <w:rsid w:val="00361774"/>
    <w:rsid w:val="00361A85"/>
    <w:rsid w:val="003620D1"/>
    <w:rsid w:val="00362BD0"/>
    <w:rsid w:val="00362CD3"/>
    <w:rsid w:val="00362E36"/>
    <w:rsid w:val="00362F16"/>
    <w:rsid w:val="00362F78"/>
    <w:rsid w:val="003631DD"/>
    <w:rsid w:val="00363A05"/>
    <w:rsid w:val="0036451C"/>
    <w:rsid w:val="00364823"/>
    <w:rsid w:val="00364EA7"/>
    <w:rsid w:val="003653AD"/>
    <w:rsid w:val="00365CA8"/>
    <w:rsid w:val="00365FEA"/>
    <w:rsid w:val="00366E8D"/>
    <w:rsid w:val="003670EA"/>
    <w:rsid w:val="00367F17"/>
    <w:rsid w:val="00370793"/>
    <w:rsid w:val="00370D93"/>
    <w:rsid w:val="00370FB5"/>
    <w:rsid w:val="00370FCC"/>
    <w:rsid w:val="0037172B"/>
    <w:rsid w:val="0037195F"/>
    <w:rsid w:val="00372B82"/>
    <w:rsid w:val="00372FDC"/>
    <w:rsid w:val="003730F8"/>
    <w:rsid w:val="00373E12"/>
    <w:rsid w:val="0037410D"/>
    <w:rsid w:val="0037436F"/>
    <w:rsid w:val="003744D9"/>
    <w:rsid w:val="00375028"/>
    <w:rsid w:val="003753C8"/>
    <w:rsid w:val="00376062"/>
    <w:rsid w:val="00376201"/>
    <w:rsid w:val="0037668C"/>
    <w:rsid w:val="00376B61"/>
    <w:rsid w:val="00376D4F"/>
    <w:rsid w:val="00377404"/>
    <w:rsid w:val="0038027D"/>
    <w:rsid w:val="00380601"/>
    <w:rsid w:val="003807AE"/>
    <w:rsid w:val="00380899"/>
    <w:rsid w:val="00380950"/>
    <w:rsid w:val="00380F80"/>
    <w:rsid w:val="00381647"/>
    <w:rsid w:val="0038205C"/>
    <w:rsid w:val="003820EA"/>
    <w:rsid w:val="0038210F"/>
    <w:rsid w:val="00382CCF"/>
    <w:rsid w:val="0038470C"/>
    <w:rsid w:val="0038517A"/>
    <w:rsid w:val="0038534D"/>
    <w:rsid w:val="00385AEB"/>
    <w:rsid w:val="00385C5B"/>
    <w:rsid w:val="00385D9A"/>
    <w:rsid w:val="00385FDA"/>
    <w:rsid w:val="00386830"/>
    <w:rsid w:val="00386894"/>
    <w:rsid w:val="00386ADF"/>
    <w:rsid w:val="0038766D"/>
    <w:rsid w:val="003878A6"/>
    <w:rsid w:val="00387C05"/>
    <w:rsid w:val="0039000E"/>
    <w:rsid w:val="00390193"/>
    <w:rsid w:val="00390963"/>
    <w:rsid w:val="00390AFB"/>
    <w:rsid w:val="00390F31"/>
    <w:rsid w:val="00391BA3"/>
    <w:rsid w:val="00391DA6"/>
    <w:rsid w:val="00391EC5"/>
    <w:rsid w:val="003927A8"/>
    <w:rsid w:val="0039330E"/>
    <w:rsid w:val="003936A2"/>
    <w:rsid w:val="00394407"/>
    <w:rsid w:val="00395B6C"/>
    <w:rsid w:val="00396041"/>
    <w:rsid w:val="00396404"/>
    <w:rsid w:val="003967AC"/>
    <w:rsid w:val="00397FAE"/>
    <w:rsid w:val="003A048F"/>
    <w:rsid w:val="003A0529"/>
    <w:rsid w:val="003A0E84"/>
    <w:rsid w:val="003A15EE"/>
    <w:rsid w:val="003A23CE"/>
    <w:rsid w:val="003A28C2"/>
    <w:rsid w:val="003A2CCA"/>
    <w:rsid w:val="003A2E7B"/>
    <w:rsid w:val="003A395D"/>
    <w:rsid w:val="003A4698"/>
    <w:rsid w:val="003A4F90"/>
    <w:rsid w:val="003A5A3A"/>
    <w:rsid w:val="003A5E5D"/>
    <w:rsid w:val="003A60A0"/>
    <w:rsid w:val="003A678B"/>
    <w:rsid w:val="003A6881"/>
    <w:rsid w:val="003A6B31"/>
    <w:rsid w:val="003A6BC6"/>
    <w:rsid w:val="003A7612"/>
    <w:rsid w:val="003A7F21"/>
    <w:rsid w:val="003B03A7"/>
    <w:rsid w:val="003B0486"/>
    <w:rsid w:val="003B0C7B"/>
    <w:rsid w:val="003B21AD"/>
    <w:rsid w:val="003B2507"/>
    <w:rsid w:val="003B25D2"/>
    <w:rsid w:val="003B2762"/>
    <w:rsid w:val="003B2C2D"/>
    <w:rsid w:val="003B2D8A"/>
    <w:rsid w:val="003B33B5"/>
    <w:rsid w:val="003B4423"/>
    <w:rsid w:val="003B46EE"/>
    <w:rsid w:val="003B4A4F"/>
    <w:rsid w:val="003B4C38"/>
    <w:rsid w:val="003B5DD8"/>
    <w:rsid w:val="003B615E"/>
    <w:rsid w:val="003B61D1"/>
    <w:rsid w:val="003B61E6"/>
    <w:rsid w:val="003B6234"/>
    <w:rsid w:val="003B66AF"/>
    <w:rsid w:val="003B72CE"/>
    <w:rsid w:val="003B7369"/>
    <w:rsid w:val="003B7606"/>
    <w:rsid w:val="003B7E3C"/>
    <w:rsid w:val="003C002F"/>
    <w:rsid w:val="003C028F"/>
    <w:rsid w:val="003C04EB"/>
    <w:rsid w:val="003C0658"/>
    <w:rsid w:val="003C08A7"/>
    <w:rsid w:val="003C08D0"/>
    <w:rsid w:val="003C0AF2"/>
    <w:rsid w:val="003C0E75"/>
    <w:rsid w:val="003C1201"/>
    <w:rsid w:val="003C1BD5"/>
    <w:rsid w:val="003C1DF2"/>
    <w:rsid w:val="003C1FE6"/>
    <w:rsid w:val="003C208B"/>
    <w:rsid w:val="003C2B3B"/>
    <w:rsid w:val="003C2F6C"/>
    <w:rsid w:val="003C432D"/>
    <w:rsid w:val="003C4963"/>
    <w:rsid w:val="003C4EC1"/>
    <w:rsid w:val="003C5159"/>
    <w:rsid w:val="003C54E6"/>
    <w:rsid w:val="003C55EC"/>
    <w:rsid w:val="003C5B6D"/>
    <w:rsid w:val="003C5C29"/>
    <w:rsid w:val="003C66E9"/>
    <w:rsid w:val="003C6F69"/>
    <w:rsid w:val="003C7972"/>
    <w:rsid w:val="003C7C6E"/>
    <w:rsid w:val="003D0784"/>
    <w:rsid w:val="003D0F18"/>
    <w:rsid w:val="003D2038"/>
    <w:rsid w:val="003D27C5"/>
    <w:rsid w:val="003D2925"/>
    <w:rsid w:val="003D2D35"/>
    <w:rsid w:val="003D2E33"/>
    <w:rsid w:val="003D3182"/>
    <w:rsid w:val="003D34E5"/>
    <w:rsid w:val="003D362B"/>
    <w:rsid w:val="003D3813"/>
    <w:rsid w:val="003D44A4"/>
    <w:rsid w:val="003D5036"/>
    <w:rsid w:val="003D5044"/>
    <w:rsid w:val="003D65D0"/>
    <w:rsid w:val="003D6AE5"/>
    <w:rsid w:val="003D6DA1"/>
    <w:rsid w:val="003D7B0D"/>
    <w:rsid w:val="003E0515"/>
    <w:rsid w:val="003E091B"/>
    <w:rsid w:val="003E13AD"/>
    <w:rsid w:val="003E15B2"/>
    <w:rsid w:val="003E1E5B"/>
    <w:rsid w:val="003E2049"/>
    <w:rsid w:val="003E2124"/>
    <w:rsid w:val="003E24E5"/>
    <w:rsid w:val="003E2573"/>
    <w:rsid w:val="003E2995"/>
    <w:rsid w:val="003E2CEB"/>
    <w:rsid w:val="003E2D13"/>
    <w:rsid w:val="003E37EA"/>
    <w:rsid w:val="003E40E9"/>
    <w:rsid w:val="003E42DC"/>
    <w:rsid w:val="003E44E9"/>
    <w:rsid w:val="003E4930"/>
    <w:rsid w:val="003E5014"/>
    <w:rsid w:val="003E51EF"/>
    <w:rsid w:val="003E534C"/>
    <w:rsid w:val="003E5380"/>
    <w:rsid w:val="003E54C4"/>
    <w:rsid w:val="003E5F6B"/>
    <w:rsid w:val="003E67FD"/>
    <w:rsid w:val="003E6845"/>
    <w:rsid w:val="003E6BBA"/>
    <w:rsid w:val="003E7D9F"/>
    <w:rsid w:val="003F08E4"/>
    <w:rsid w:val="003F0CA1"/>
    <w:rsid w:val="003F12E3"/>
    <w:rsid w:val="003F2387"/>
    <w:rsid w:val="003F23F8"/>
    <w:rsid w:val="003F2929"/>
    <w:rsid w:val="003F2C45"/>
    <w:rsid w:val="003F2C54"/>
    <w:rsid w:val="003F2E2B"/>
    <w:rsid w:val="003F4305"/>
    <w:rsid w:val="003F6139"/>
    <w:rsid w:val="003F65A5"/>
    <w:rsid w:val="003F7125"/>
    <w:rsid w:val="003F7474"/>
    <w:rsid w:val="003F7DD1"/>
    <w:rsid w:val="004001CC"/>
    <w:rsid w:val="00400373"/>
    <w:rsid w:val="0040042E"/>
    <w:rsid w:val="00400480"/>
    <w:rsid w:val="00400CEB"/>
    <w:rsid w:val="00401298"/>
    <w:rsid w:val="0040191F"/>
    <w:rsid w:val="00402599"/>
    <w:rsid w:val="00402AAD"/>
    <w:rsid w:val="0040315B"/>
    <w:rsid w:val="004037C7"/>
    <w:rsid w:val="0040433D"/>
    <w:rsid w:val="00404C6A"/>
    <w:rsid w:val="0040561B"/>
    <w:rsid w:val="0040570B"/>
    <w:rsid w:val="00405ABD"/>
    <w:rsid w:val="00405D2C"/>
    <w:rsid w:val="00406093"/>
    <w:rsid w:val="00406573"/>
    <w:rsid w:val="004066E7"/>
    <w:rsid w:val="00406F6B"/>
    <w:rsid w:val="004073C1"/>
    <w:rsid w:val="00407879"/>
    <w:rsid w:val="00410510"/>
    <w:rsid w:val="00410D73"/>
    <w:rsid w:val="0041183A"/>
    <w:rsid w:val="00411F38"/>
    <w:rsid w:val="00412668"/>
    <w:rsid w:val="00412840"/>
    <w:rsid w:val="00412D23"/>
    <w:rsid w:val="0041310E"/>
    <w:rsid w:val="004135A0"/>
    <w:rsid w:val="00413F6F"/>
    <w:rsid w:val="00414A43"/>
    <w:rsid w:val="00414CDE"/>
    <w:rsid w:val="00414EC3"/>
    <w:rsid w:val="004157C6"/>
    <w:rsid w:val="004159BF"/>
    <w:rsid w:val="00416B9A"/>
    <w:rsid w:val="0041728B"/>
    <w:rsid w:val="004203E0"/>
    <w:rsid w:val="0042043E"/>
    <w:rsid w:val="00420BF0"/>
    <w:rsid w:val="00421A32"/>
    <w:rsid w:val="00421D52"/>
    <w:rsid w:val="00421DD7"/>
    <w:rsid w:val="004224CF"/>
    <w:rsid w:val="00423004"/>
    <w:rsid w:val="00423422"/>
    <w:rsid w:val="00423664"/>
    <w:rsid w:val="00423915"/>
    <w:rsid w:val="00423A58"/>
    <w:rsid w:val="00423CC6"/>
    <w:rsid w:val="00423D92"/>
    <w:rsid w:val="0042418E"/>
    <w:rsid w:val="00424A0B"/>
    <w:rsid w:val="00424DEE"/>
    <w:rsid w:val="00424EDB"/>
    <w:rsid w:val="0042515B"/>
    <w:rsid w:val="004253FB"/>
    <w:rsid w:val="00425A04"/>
    <w:rsid w:val="00425A8C"/>
    <w:rsid w:val="00425C1A"/>
    <w:rsid w:val="00425F1E"/>
    <w:rsid w:val="00425FDA"/>
    <w:rsid w:val="00427FBE"/>
    <w:rsid w:val="00430204"/>
    <w:rsid w:val="00430243"/>
    <w:rsid w:val="00430A84"/>
    <w:rsid w:val="00430BFA"/>
    <w:rsid w:val="00431306"/>
    <w:rsid w:val="0043132C"/>
    <w:rsid w:val="0043141D"/>
    <w:rsid w:val="00431AA9"/>
    <w:rsid w:val="00431CC8"/>
    <w:rsid w:val="00431EE4"/>
    <w:rsid w:val="00432311"/>
    <w:rsid w:val="0043249B"/>
    <w:rsid w:val="00432615"/>
    <w:rsid w:val="00432EDE"/>
    <w:rsid w:val="00433004"/>
    <w:rsid w:val="004335CF"/>
    <w:rsid w:val="00434D45"/>
    <w:rsid w:val="00435366"/>
    <w:rsid w:val="004355F1"/>
    <w:rsid w:val="004356BE"/>
    <w:rsid w:val="00435C91"/>
    <w:rsid w:val="00435E8D"/>
    <w:rsid w:val="00435F9D"/>
    <w:rsid w:val="0043695E"/>
    <w:rsid w:val="00437C05"/>
    <w:rsid w:val="004408B1"/>
    <w:rsid w:val="00440BA8"/>
    <w:rsid w:val="004413E1"/>
    <w:rsid w:val="00441A6D"/>
    <w:rsid w:val="0044219A"/>
    <w:rsid w:val="00442306"/>
    <w:rsid w:val="00442651"/>
    <w:rsid w:val="00442D61"/>
    <w:rsid w:val="004431FC"/>
    <w:rsid w:val="0044376A"/>
    <w:rsid w:val="00445140"/>
    <w:rsid w:val="0044558C"/>
    <w:rsid w:val="0044575A"/>
    <w:rsid w:val="00445B0A"/>
    <w:rsid w:val="00445EFF"/>
    <w:rsid w:val="0044601B"/>
    <w:rsid w:val="004460A4"/>
    <w:rsid w:val="004464F5"/>
    <w:rsid w:val="00446729"/>
    <w:rsid w:val="00446A25"/>
    <w:rsid w:val="00446EDD"/>
    <w:rsid w:val="00447074"/>
    <w:rsid w:val="00447819"/>
    <w:rsid w:val="00447E75"/>
    <w:rsid w:val="004500F1"/>
    <w:rsid w:val="00451571"/>
    <w:rsid w:val="00451589"/>
    <w:rsid w:val="00451B63"/>
    <w:rsid w:val="00452DBD"/>
    <w:rsid w:val="00454DB9"/>
    <w:rsid w:val="00455259"/>
    <w:rsid w:val="00455421"/>
    <w:rsid w:val="004555B6"/>
    <w:rsid w:val="00455A93"/>
    <w:rsid w:val="004563D7"/>
    <w:rsid w:val="00456E1E"/>
    <w:rsid w:val="004570A6"/>
    <w:rsid w:val="00457740"/>
    <w:rsid w:val="00457AED"/>
    <w:rsid w:val="004601E0"/>
    <w:rsid w:val="00460631"/>
    <w:rsid w:val="00460A9B"/>
    <w:rsid w:val="00461257"/>
    <w:rsid w:val="00461BCB"/>
    <w:rsid w:val="00461CF8"/>
    <w:rsid w:val="0046309D"/>
    <w:rsid w:val="00463441"/>
    <w:rsid w:val="00463462"/>
    <w:rsid w:val="00463640"/>
    <w:rsid w:val="0046390D"/>
    <w:rsid w:val="00464299"/>
    <w:rsid w:val="00465D13"/>
    <w:rsid w:val="00465DE4"/>
    <w:rsid w:val="0046601F"/>
    <w:rsid w:val="004660A2"/>
    <w:rsid w:val="00466DE6"/>
    <w:rsid w:val="00467165"/>
    <w:rsid w:val="00467422"/>
    <w:rsid w:val="0046764F"/>
    <w:rsid w:val="0046773D"/>
    <w:rsid w:val="00467B80"/>
    <w:rsid w:val="00467EF1"/>
    <w:rsid w:val="0047024D"/>
    <w:rsid w:val="0047045E"/>
    <w:rsid w:val="00471170"/>
    <w:rsid w:val="00471228"/>
    <w:rsid w:val="004712E1"/>
    <w:rsid w:val="0047175F"/>
    <w:rsid w:val="004717CD"/>
    <w:rsid w:val="00471ABA"/>
    <w:rsid w:val="00472210"/>
    <w:rsid w:val="004729A8"/>
    <w:rsid w:val="0047309D"/>
    <w:rsid w:val="004737AF"/>
    <w:rsid w:val="004739A0"/>
    <w:rsid w:val="00473A53"/>
    <w:rsid w:val="00473DEF"/>
    <w:rsid w:val="00473F70"/>
    <w:rsid w:val="00474508"/>
    <w:rsid w:val="004745AA"/>
    <w:rsid w:val="004746F2"/>
    <w:rsid w:val="00474E09"/>
    <w:rsid w:val="00475313"/>
    <w:rsid w:val="004759CE"/>
    <w:rsid w:val="00475B22"/>
    <w:rsid w:val="004763CB"/>
    <w:rsid w:val="004771C6"/>
    <w:rsid w:val="00477531"/>
    <w:rsid w:val="00477603"/>
    <w:rsid w:val="00477CF5"/>
    <w:rsid w:val="00480213"/>
    <w:rsid w:val="004806A6"/>
    <w:rsid w:val="004806C3"/>
    <w:rsid w:val="004807DA"/>
    <w:rsid w:val="00480B3B"/>
    <w:rsid w:val="00481027"/>
    <w:rsid w:val="004810F6"/>
    <w:rsid w:val="00481323"/>
    <w:rsid w:val="0048145C"/>
    <w:rsid w:val="004822AB"/>
    <w:rsid w:val="004829CB"/>
    <w:rsid w:val="0048303A"/>
    <w:rsid w:val="00483313"/>
    <w:rsid w:val="00483620"/>
    <w:rsid w:val="00484E65"/>
    <w:rsid w:val="00485DCF"/>
    <w:rsid w:val="00486506"/>
    <w:rsid w:val="004867A2"/>
    <w:rsid w:val="0048694F"/>
    <w:rsid w:val="0048700F"/>
    <w:rsid w:val="004872C3"/>
    <w:rsid w:val="00490191"/>
    <w:rsid w:val="00490414"/>
    <w:rsid w:val="00490B2C"/>
    <w:rsid w:val="00491A48"/>
    <w:rsid w:val="00491B44"/>
    <w:rsid w:val="00491E66"/>
    <w:rsid w:val="00492BBD"/>
    <w:rsid w:val="00493C97"/>
    <w:rsid w:val="00494A06"/>
    <w:rsid w:val="00494B6B"/>
    <w:rsid w:val="00494CD1"/>
    <w:rsid w:val="00494D40"/>
    <w:rsid w:val="00495162"/>
    <w:rsid w:val="0049521B"/>
    <w:rsid w:val="00496472"/>
    <w:rsid w:val="00496A3C"/>
    <w:rsid w:val="00496EC1"/>
    <w:rsid w:val="0049704B"/>
    <w:rsid w:val="00497350"/>
    <w:rsid w:val="0049750E"/>
    <w:rsid w:val="00497674"/>
    <w:rsid w:val="00497AC7"/>
    <w:rsid w:val="00497D3D"/>
    <w:rsid w:val="004A147D"/>
    <w:rsid w:val="004A1E6E"/>
    <w:rsid w:val="004A2068"/>
    <w:rsid w:val="004A20CD"/>
    <w:rsid w:val="004A2326"/>
    <w:rsid w:val="004A25B0"/>
    <w:rsid w:val="004A2641"/>
    <w:rsid w:val="004A30C8"/>
    <w:rsid w:val="004A3633"/>
    <w:rsid w:val="004A37A2"/>
    <w:rsid w:val="004A3CE0"/>
    <w:rsid w:val="004A4A4F"/>
    <w:rsid w:val="004A4FE5"/>
    <w:rsid w:val="004A5261"/>
    <w:rsid w:val="004A5436"/>
    <w:rsid w:val="004A55B9"/>
    <w:rsid w:val="004A666D"/>
    <w:rsid w:val="004A7551"/>
    <w:rsid w:val="004A7FE2"/>
    <w:rsid w:val="004B03AA"/>
    <w:rsid w:val="004B03F8"/>
    <w:rsid w:val="004B07A6"/>
    <w:rsid w:val="004B07F9"/>
    <w:rsid w:val="004B08FB"/>
    <w:rsid w:val="004B0DB6"/>
    <w:rsid w:val="004B0F46"/>
    <w:rsid w:val="004B129D"/>
    <w:rsid w:val="004B13D2"/>
    <w:rsid w:val="004B1965"/>
    <w:rsid w:val="004B1DFB"/>
    <w:rsid w:val="004B25A1"/>
    <w:rsid w:val="004B322F"/>
    <w:rsid w:val="004B3BBE"/>
    <w:rsid w:val="004B3DC3"/>
    <w:rsid w:val="004B3FD0"/>
    <w:rsid w:val="004B40F1"/>
    <w:rsid w:val="004B46FD"/>
    <w:rsid w:val="004B4CF3"/>
    <w:rsid w:val="004B4D4E"/>
    <w:rsid w:val="004B5EC4"/>
    <w:rsid w:val="004B5EC5"/>
    <w:rsid w:val="004B637B"/>
    <w:rsid w:val="004B6A8B"/>
    <w:rsid w:val="004B771A"/>
    <w:rsid w:val="004C0402"/>
    <w:rsid w:val="004C117C"/>
    <w:rsid w:val="004C11FD"/>
    <w:rsid w:val="004C1263"/>
    <w:rsid w:val="004C18BF"/>
    <w:rsid w:val="004C1DE5"/>
    <w:rsid w:val="004C2299"/>
    <w:rsid w:val="004C2AC5"/>
    <w:rsid w:val="004C3A04"/>
    <w:rsid w:val="004C46A6"/>
    <w:rsid w:val="004C4720"/>
    <w:rsid w:val="004C4788"/>
    <w:rsid w:val="004C4A3D"/>
    <w:rsid w:val="004C4D88"/>
    <w:rsid w:val="004C4DD1"/>
    <w:rsid w:val="004C5310"/>
    <w:rsid w:val="004C547C"/>
    <w:rsid w:val="004C5515"/>
    <w:rsid w:val="004C6039"/>
    <w:rsid w:val="004C6176"/>
    <w:rsid w:val="004C62A3"/>
    <w:rsid w:val="004C6381"/>
    <w:rsid w:val="004C7715"/>
    <w:rsid w:val="004C7BAD"/>
    <w:rsid w:val="004C7D3A"/>
    <w:rsid w:val="004D08E6"/>
    <w:rsid w:val="004D0BB9"/>
    <w:rsid w:val="004D13D8"/>
    <w:rsid w:val="004D14D9"/>
    <w:rsid w:val="004D1877"/>
    <w:rsid w:val="004D1987"/>
    <w:rsid w:val="004D1B5D"/>
    <w:rsid w:val="004D1EF2"/>
    <w:rsid w:val="004D1F75"/>
    <w:rsid w:val="004D24B4"/>
    <w:rsid w:val="004D2952"/>
    <w:rsid w:val="004D2C81"/>
    <w:rsid w:val="004D2C9F"/>
    <w:rsid w:val="004D2F02"/>
    <w:rsid w:val="004D361D"/>
    <w:rsid w:val="004D3865"/>
    <w:rsid w:val="004D3F01"/>
    <w:rsid w:val="004D4230"/>
    <w:rsid w:val="004D4427"/>
    <w:rsid w:val="004D491A"/>
    <w:rsid w:val="004D5121"/>
    <w:rsid w:val="004D5272"/>
    <w:rsid w:val="004D53C0"/>
    <w:rsid w:val="004D617B"/>
    <w:rsid w:val="004D7048"/>
    <w:rsid w:val="004D710F"/>
    <w:rsid w:val="004D7FB2"/>
    <w:rsid w:val="004E1251"/>
    <w:rsid w:val="004E1EAD"/>
    <w:rsid w:val="004E1FFE"/>
    <w:rsid w:val="004E31D4"/>
    <w:rsid w:val="004E32EC"/>
    <w:rsid w:val="004E4100"/>
    <w:rsid w:val="004E4B3A"/>
    <w:rsid w:val="004E52D9"/>
    <w:rsid w:val="004E60EC"/>
    <w:rsid w:val="004E6409"/>
    <w:rsid w:val="004E722F"/>
    <w:rsid w:val="004E7BCC"/>
    <w:rsid w:val="004E7EE5"/>
    <w:rsid w:val="004F096D"/>
    <w:rsid w:val="004F0D07"/>
    <w:rsid w:val="004F0DB6"/>
    <w:rsid w:val="004F13F7"/>
    <w:rsid w:val="004F17C0"/>
    <w:rsid w:val="004F2844"/>
    <w:rsid w:val="004F28AD"/>
    <w:rsid w:val="004F3504"/>
    <w:rsid w:val="004F48D0"/>
    <w:rsid w:val="004F53CE"/>
    <w:rsid w:val="004F5570"/>
    <w:rsid w:val="004F57D5"/>
    <w:rsid w:val="004F594C"/>
    <w:rsid w:val="004F5E7F"/>
    <w:rsid w:val="004F5FCD"/>
    <w:rsid w:val="004F6F10"/>
    <w:rsid w:val="004F7248"/>
    <w:rsid w:val="004F72E2"/>
    <w:rsid w:val="004F7F2C"/>
    <w:rsid w:val="005009AC"/>
    <w:rsid w:val="00500E0E"/>
    <w:rsid w:val="005015BA"/>
    <w:rsid w:val="00503208"/>
    <w:rsid w:val="00503259"/>
    <w:rsid w:val="005042E6"/>
    <w:rsid w:val="0050529C"/>
    <w:rsid w:val="005059AB"/>
    <w:rsid w:val="00506755"/>
    <w:rsid w:val="005068AD"/>
    <w:rsid w:val="00506DEB"/>
    <w:rsid w:val="00506F87"/>
    <w:rsid w:val="00507D15"/>
    <w:rsid w:val="00510501"/>
    <w:rsid w:val="00510617"/>
    <w:rsid w:val="00510C0C"/>
    <w:rsid w:val="00510DCD"/>
    <w:rsid w:val="005116E6"/>
    <w:rsid w:val="00511BBB"/>
    <w:rsid w:val="00511D19"/>
    <w:rsid w:val="005122DE"/>
    <w:rsid w:val="00512504"/>
    <w:rsid w:val="00512952"/>
    <w:rsid w:val="00513F1F"/>
    <w:rsid w:val="0051452B"/>
    <w:rsid w:val="005166BD"/>
    <w:rsid w:val="00516C34"/>
    <w:rsid w:val="0051709F"/>
    <w:rsid w:val="005179AA"/>
    <w:rsid w:val="00517C88"/>
    <w:rsid w:val="005205AC"/>
    <w:rsid w:val="00520910"/>
    <w:rsid w:val="00520FA5"/>
    <w:rsid w:val="005217CC"/>
    <w:rsid w:val="00522219"/>
    <w:rsid w:val="00522B0D"/>
    <w:rsid w:val="00523691"/>
    <w:rsid w:val="005237EF"/>
    <w:rsid w:val="00524FB8"/>
    <w:rsid w:val="00525278"/>
    <w:rsid w:val="0052538F"/>
    <w:rsid w:val="0052661F"/>
    <w:rsid w:val="00526DF9"/>
    <w:rsid w:val="00526F21"/>
    <w:rsid w:val="00527CB7"/>
    <w:rsid w:val="00527CE7"/>
    <w:rsid w:val="00527DA4"/>
    <w:rsid w:val="00530057"/>
    <w:rsid w:val="00530150"/>
    <w:rsid w:val="00530BAE"/>
    <w:rsid w:val="00531259"/>
    <w:rsid w:val="00531360"/>
    <w:rsid w:val="00531469"/>
    <w:rsid w:val="00531736"/>
    <w:rsid w:val="00531BE6"/>
    <w:rsid w:val="00531D60"/>
    <w:rsid w:val="005320E4"/>
    <w:rsid w:val="00532302"/>
    <w:rsid w:val="00532C5B"/>
    <w:rsid w:val="00532C71"/>
    <w:rsid w:val="005334CF"/>
    <w:rsid w:val="0053362F"/>
    <w:rsid w:val="005336CA"/>
    <w:rsid w:val="00533721"/>
    <w:rsid w:val="00533C09"/>
    <w:rsid w:val="00533F35"/>
    <w:rsid w:val="005340A2"/>
    <w:rsid w:val="00534583"/>
    <w:rsid w:val="0053467D"/>
    <w:rsid w:val="00534CD6"/>
    <w:rsid w:val="00535F52"/>
    <w:rsid w:val="0053627C"/>
    <w:rsid w:val="00536C6C"/>
    <w:rsid w:val="00536F78"/>
    <w:rsid w:val="00536F7A"/>
    <w:rsid w:val="0053706A"/>
    <w:rsid w:val="005371E5"/>
    <w:rsid w:val="0053736F"/>
    <w:rsid w:val="005376D3"/>
    <w:rsid w:val="00537958"/>
    <w:rsid w:val="005379EB"/>
    <w:rsid w:val="00537C9F"/>
    <w:rsid w:val="00537D0A"/>
    <w:rsid w:val="00537D14"/>
    <w:rsid w:val="00537D5C"/>
    <w:rsid w:val="00537FBB"/>
    <w:rsid w:val="00540A4C"/>
    <w:rsid w:val="00540BD5"/>
    <w:rsid w:val="00540D2E"/>
    <w:rsid w:val="005421E6"/>
    <w:rsid w:val="00542234"/>
    <w:rsid w:val="00542275"/>
    <w:rsid w:val="0054251B"/>
    <w:rsid w:val="00543004"/>
    <w:rsid w:val="00543469"/>
    <w:rsid w:val="005437DC"/>
    <w:rsid w:val="00543A02"/>
    <w:rsid w:val="005442E7"/>
    <w:rsid w:val="00544857"/>
    <w:rsid w:val="00544AFF"/>
    <w:rsid w:val="005456A7"/>
    <w:rsid w:val="005459A3"/>
    <w:rsid w:val="00545A20"/>
    <w:rsid w:val="00545FDC"/>
    <w:rsid w:val="00546668"/>
    <w:rsid w:val="00546802"/>
    <w:rsid w:val="00546B24"/>
    <w:rsid w:val="00546E0A"/>
    <w:rsid w:val="005474A0"/>
    <w:rsid w:val="00547731"/>
    <w:rsid w:val="00547A82"/>
    <w:rsid w:val="005505D4"/>
    <w:rsid w:val="005506E9"/>
    <w:rsid w:val="005508BA"/>
    <w:rsid w:val="005516E6"/>
    <w:rsid w:val="00551B34"/>
    <w:rsid w:val="00551DDB"/>
    <w:rsid w:val="005528F3"/>
    <w:rsid w:val="00552D0E"/>
    <w:rsid w:val="005541CD"/>
    <w:rsid w:val="00554479"/>
    <w:rsid w:val="00554856"/>
    <w:rsid w:val="00554BAC"/>
    <w:rsid w:val="005552B4"/>
    <w:rsid w:val="00555483"/>
    <w:rsid w:val="00555541"/>
    <w:rsid w:val="00556210"/>
    <w:rsid w:val="00556B94"/>
    <w:rsid w:val="0055704C"/>
    <w:rsid w:val="0055738B"/>
    <w:rsid w:val="0055744F"/>
    <w:rsid w:val="00557807"/>
    <w:rsid w:val="005609C2"/>
    <w:rsid w:val="00561255"/>
    <w:rsid w:val="005615A4"/>
    <w:rsid w:val="005618F6"/>
    <w:rsid w:val="00562766"/>
    <w:rsid w:val="00562AC5"/>
    <w:rsid w:val="00562D7B"/>
    <w:rsid w:val="00563DD8"/>
    <w:rsid w:val="00563E0A"/>
    <w:rsid w:val="00563F32"/>
    <w:rsid w:val="0056421D"/>
    <w:rsid w:val="00564363"/>
    <w:rsid w:val="005643AC"/>
    <w:rsid w:val="00565099"/>
    <w:rsid w:val="00565332"/>
    <w:rsid w:val="005656B5"/>
    <w:rsid w:val="00565C8A"/>
    <w:rsid w:val="005662F4"/>
    <w:rsid w:val="00566AED"/>
    <w:rsid w:val="005672FF"/>
    <w:rsid w:val="00567F55"/>
    <w:rsid w:val="0057016C"/>
    <w:rsid w:val="005703E5"/>
    <w:rsid w:val="00570B0C"/>
    <w:rsid w:val="00570F23"/>
    <w:rsid w:val="00571560"/>
    <w:rsid w:val="00571630"/>
    <w:rsid w:val="00571646"/>
    <w:rsid w:val="00571C7E"/>
    <w:rsid w:val="00571FAC"/>
    <w:rsid w:val="005720F9"/>
    <w:rsid w:val="005722B2"/>
    <w:rsid w:val="005727E7"/>
    <w:rsid w:val="00572879"/>
    <w:rsid w:val="00573DA6"/>
    <w:rsid w:val="00573EB2"/>
    <w:rsid w:val="00573F77"/>
    <w:rsid w:val="005746DB"/>
    <w:rsid w:val="0057478A"/>
    <w:rsid w:val="00575032"/>
    <w:rsid w:val="005754A9"/>
    <w:rsid w:val="00575F12"/>
    <w:rsid w:val="005764C8"/>
    <w:rsid w:val="00576B32"/>
    <w:rsid w:val="0057775D"/>
    <w:rsid w:val="00577EFF"/>
    <w:rsid w:val="005802F3"/>
    <w:rsid w:val="00580AE7"/>
    <w:rsid w:val="00580EDE"/>
    <w:rsid w:val="0058121E"/>
    <w:rsid w:val="00582F1A"/>
    <w:rsid w:val="00583769"/>
    <w:rsid w:val="00584D6A"/>
    <w:rsid w:val="00584EFD"/>
    <w:rsid w:val="00585645"/>
    <w:rsid w:val="00586239"/>
    <w:rsid w:val="00586703"/>
    <w:rsid w:val="005870B6"/>
    <w:rsid w:val="00587154"/>
    <w:rsid w:val="00587BA2"/>
    <w:rsid w:val="00587FD8"/>
    <w:rsid w:val="005900A8"/>
    <w:rsid w:val="005905DA"/>
    <w:rsid w:val="0059094A"/>
    <w:rsid w:val="00590A45"/>
    <w:rsid w:val="00590E4D"/>
    <w:rsid w:val="005917E1"/>
    <w:rsid w:val="00591EF4"/>
    <w:rsid w:val="0059240C"/>
    <w:rsid w:val="0059278F"/>
    <w:rsid w:val="00592C55"/>
    <w:rsid w:val="00592C8F"/>
    <w:rsid w:val="005936A5"/>
    <w:rsid w:val="00593F2E"/>
    <w:rsid w:val="00594941"/>
    <w:rsid w:val="00595554"/>
    <w:rsid w:val="005955D2"/>
    <w:rsid w:val="005958CB"/>
    <w:rsid w:val="00595C10"/>
    <w:rsid w:val="00595CD2"/>
    <w:rsid w:val="005961B7"/>
    <w:rsid w:val="005968D8"/>
    <w:rsid w:val="00596E07"/>
    <w:rsid w:val="00597263"/>
    <w:rsid w:val="00597E67"/>
    <w:rsid w:val="005A0736"/>
    <w:rsid w:val="005A0CC8"/>
    <w:rsid w:val="005A139A"/>
    <w:rsid w:val="005A14B8"/>
    <w:rsid w:val="005A1E73"/>
    <w:rsid w:val="005A2268"/>
    <w:rsid w:val="005A22DB"/>
    <w:rsid w:val="005A2355"/>
    <w:rsid w:val="005A248E"/>
    <w:rsid w:val="005A25D0"/>
    <w:rsid w:val="005A31F0"/>
    <w:rsid w:val="005A3D2A"/>
    <w:rsid w:val="005A4336"/>
    <w:rsid w:val="005A470C"/>
    <w:rsid w:val="005A47D5"/>
    <w:rsid w:val="005A4FA9"/>
    <w:rsid w:val="005A6553"/>
    <w:rsid w:val="005A6610"/>
    <w:rsid w:val="005A6FC2"/>
    <w:rsid w:val="005A7139"/>
    <w:rsid w:val="005A7631"/>
    <w:rsid w:val="005A7872"/>
    <w:rsid w:val="005A7E5E"/>
    <w:rsid w:val="005B0280"/>
    <w:rsid w:val="005B077A"/>
    <w:rsid w:val="005B0931"/>
    <w:rsid w:val="005B0A20"/>
    <w:rsid w:val="005B0F0E"/>
    <w:rsid w:val="005B1291"/>
    <w:rsid w:val="005B1644"/>
    <w:rsid w:val="005B2090"/>
    <w:rsid w:val="005B31EA"/>
    <w:rsid w:val="005B3480"/>
    <w:rsid w:val="005B3FA2"/>
    <w:rsid w:val="005B472B"/>
    <w:rsid w:val="005B4C2D"/>
    <w:rsid w:val="005B5070"/>
    <w:rsid w:val="005B5780"/>
    <w:rsid w:val="005B5BA2"/>
    <w:rsid w:val="005B6004"/>
    <w:rsid w:val="005B61A5"/>
    <w:rsid w:val="005B6C9A"/>
    <w:rsid w:val="005B7449"/>
    <w:rsid w:val="005B75CE"/>
    <w:rsid w:val="005B769C"/>
    <w:rsid w:val="005B7872"/>
    <w:rsid w:val="005C01B9"/>
    <w:rsid w:val="005C149F"/>
    <w:rsid w:val="005C1E55"/>
    <w:rsid w:val="005C21D7"/>
    <w:rsid w:val="005C2351"/>
    <w:rsid w:val="005C2C53"/>
    <w:rsid w:val="005C2EF0"/>
    <w:rsid w:val="005C3160"/>
    <w:rsid w:val="005C31EF"/>
    <w:rsid w:val="005C416A"/>
    <w:rsid w:val="005C45C4"/>
    <w:rsid w:val="005C463A"/>
    <w:rsid w:val="005C46FC"/>
    <w:rsid w:val="005C485E"/>
    <w:rsid w:val="005C4A3D"/>
    <w:rsid w:val="005C4E24"/>
    <w:rsid w:val="005C5089"/>
    <w:rsid w:val="005C5111"/>
    <w:rsid w:val="005C5F2B"/>
    <w:rsid w:val="005C62DC"/>
    <w:rsid w:val="005C6A0F"/>
    <w:rsid w:val="005C6E9F"/>
    <w:rsid w:val="005D0405"/>
    <w:rsid w:val="005D08C4"/>
    <w:rsid w:val="005D0AAF"/>
    <w:rsid w:val="005D0BF1"/>
    <w:rsid w:val="005D1B21"/>
    <w:rsid w:val="005D1F88"/>
    <w:rsid w:val="005D22E8"/>
    <w:rsid w:val="005D30A0"/>
    <w:rsid w:val="005D37E8"/>
    <w:rsid w:val="005D388F"/>
    <w:rsid w:val="005D3A68"/>
    <w:rsid w:val="005D3E24"/>
    <w:rsid w:val="005D422C"/>
    <w:rsid w:val="005D45B4"/>
    <w:rsid w:val="005D4E30"/>
    <w:rsid w:val="005D4ED0"/>
    <w:rsid w:val="005D4FC0"/>
    <w:rsid w:val="005D5639"/>
    <w:rsid w:val="005D5658"/>
    <w:rsid w:val="005D57BC"/>
    <w:rsid w:val="005D5C7B"/>
    <w:rsid w:val="005D5EF0"/>
    <w:rsid w:val="005D60F9"/>
    <w:rsid w:val="005D6E61"/>
    <w:rsid w:val="005D71AA"/>
    <w:rsid w:val="005D72FF"/>
    <w:rsid w:val="005D7647"/>
    <w:rsid w:val="005E0858"/>
    <w:rsid w:val="005E0D22"/>
    <w:rsid w:val="005E1754"/>
    <w:rsid w:val="005E18F7"/>
    <w:rsid w:val="005E1E91"/>
    <w:rsid w:val="005E268F"/>
    <w:rsid w:val="005E27AB"/>
    <w:rsid w:val="005E332F"/>
    <w:rsid w:val="005E3C37"/>
    <w:rsid w:val="005E44FF"/>
    <w:rsid w:val="005E4F54"/>
    <w:rsid w:val="005E51C4"/>
    <w:rsid w:val="005E541A"/>
    <w:rsid w:val="005E54C8"/>
    <w:rsid w:val="005E5963"/>
    <w:rsid w:val="005E6D1A"/>
    <w:rsid w:val="005E7EDA"/>
    <w:rsid w:val="005F027E"/>
    <w:rsid w:val="005F0325"/>
    <w:rsid w:val="005F034E"/>
    <w:rsid w:val="005F0F61"/>
    <w:rsid w:val="005F1138"/>
    <w:rsid w:val="005F1414"/>
    <w:rsid w:val="005F15F5"/>
    <w:rsid w:val="005F242E"/>
    <w:rsid w:val="005F26D4"/>
    <w:rsid w:val="005F44C9"/>
    <w:rsid w:val="005F4A31"/>
    <w:rsid w:val="005F500F"/>
    <w:rsid w:val="005F520B"/>
    <w:rsid w:val="005F5B0F"/>
    <w:rsid w:val="005F5F48"/>
    <w:rsid w:val="005F711E"/>
    <w:rsid w:val="005F71A0"/>
    <w:rsid w:val="005F71F6"/>
    <w:rsid w:val="005F74B9"/>
    <w:rsid w:val="005F7943"/>
    <w:rsid w:val="0060005F"/>
    <w:rsid w:val="00600F85"/>
    <w:rsid w:val="006014A6"/>
    <w:rsid w:val="006018B5"/>
    <w:rsid w:val="00601A0F"/>
    <w:rsid w:val="00601FA6"/>
    <w:rsid w:val="00602278"/>
    <w:rsid w:val="006032FF"/>
    <w:rsid w:val="00603BFE"/>
    <w:rsid w:val="00603D30"/>
    <w:rsid w:val="006047EB"/>
    <w:rsid w:val="006066BE"/>
    <w:rsid w:val="006066D2"/>
    <w:rsid w:val="006067AC"/>
    <w:rsid w:val="00606C8D"/>
    <w:rsid w:val="00606EB5"/>
    <w:rsid w:val="00610029"/>
    <w:rsid w:val="00610552"/>
    <w:rsid w:val="00610ADC"/>
    <w:rsid w:val="00611E9F"/>
    <w:rsid w:val="00611F52"/>
    <w:rsid w:val="006120A1"/>
    <w:rsid w:val="00612802"/>
    <w:rsid w:val="0061298F"/>
    <w:rsid w:val="00612DEF"/>
    <w:rsid w:val="00613552"/>
    <w:rsid w:val="0061366A"/>
    <w:rsid w:val="00613FEB"/>
    <w:rsid w:val="00614727"/>
    <w:rsid w:val="00614787"/>
    <w:rsid w:val="00615F36"/>
    <w:rsid w:val="006165C0"/>
    <w:rsid w:val="00616ACA"/>
    <w:rsid w:val="006202D9"/>
    <w:rsid w:val="00620A40"/>
    <w:rsid w:val="0062120A"/>
    <w:rsid w:val="006212DC"/>
    <w:rsid w:val="00621923"/>
    <w:rsid w:val="006222B8"/>
    <w:rsid w:val="0062373B"/>
    <w:rsid w:val="0062388B"/>
    <w:rsid w:val="00623943"/>
    <w:rsid w:val="00623A63"/>
    <w:rsid w:val="00623BD4"/>
    <w:rsid w:val="00624397"/>
    <w:rsid w:val="00624453"/>
    <w:rsid w:val="00625778"/>
    <w:rsid w:val="006264D3"/>
    <w:rsid w:val="006267F0"/>
    <w:rsid w:val="00626C3A"/>
    <w:rsid w:val="00627094"/>
    <w:rsid w:val="006273FB"/>
    <w:rsid w:val="00630940"/>
    <w:rsid w:val="00630C0F"/>
    <w:rsid w:val="006310C7"/>
    <w:rsid w:val="0063163B"/>
    <w:rsid w:val="00631707"/>
    <w:rsid w:val="006317A0"/>
    <w:rsid w:val="006322DC"/>
    <w:rsid w:val="00632726"/>
    <w:rsid w:val="006329B9"/>
    <w:rsid w:val="00632A0F"/>
    <w:rsid w:val="00633964"/>
    <w:rsid w:val="00633969"/>
    <w:rsid w:val="00633B92"/>
    <w:rsid w:val="00634ED4"/>
    <w:rsid w:val="006354E0"/>
    <w:rsid w:val="00635D2D"/>
    <w:rsid w:val="00635F49"/>
    <w:rsid w:val="00635F78"/>
    <w:rsid w:val="00635FE1"/>
    <w:rsid w:val="00636387"/>
    <w:rsid w:val="00636A6B"/>
    <w:rsid w:val="00636A70"/>
    <w:rsid w:val="006373E8"/>
    <w:rsid w:val="00637BDC"/>
    <w:rsid w:val="00637E2A"/>
    <w:rsid w:val="006409FF"/>
    <w:rsid w:val="00641770"/>
    <w:rsid w:val="006419FC"/>
    <w:rsid w:val="00641B07"/>
    <w:rsid w:val="00641BEA"/>
    <w:rsid w:val="00641C9E"/>
    <w:rsid w:val="00641F5D"/>
    <w:rsid w:val="0064222E"/>
    <w:rsid w:val="0064257A"/>
    <w:rsid w:val="006427C5"/>
    <w:rsid w:val="006429F3"/>
    <w:rsid w:val="00642A6E"/>
    <w:rsid w:val="00642DFE"/>
    <w:rsid w:val="00643546"/>
    <w:rsid w:val="00643A4A"/>
    <w:rsid w:val="00643A6A"/>
    <w:rsid w:val="00643B1A"/>
    <w:rsid w:val="006441D0"/>
    <w:rsid w:val="00644A34"/>
    <w:rsid w:val="00645458"/>
    <w:rsid w:val="0064637C"/>
    <w:rsid w:val="00646FC7"/>
    <w:rsid w:val="00647375"/>
    <w:rsid w:val="00647AA0"/>
    <w:rsid w:val="00647AE2"/>
    <w:rsid w:val="00647CE4"/>
    <w:rsid w:val="00650016"/>
    <w:rsid w:val="00650836"/>
    <w:rsid w:val="00650B83"/>
    <w:rsid w:val="0065171A"/>
    <w:rsid w:val="00652185"/>
    <w:rsid w:val="0065283E"/>
    <w:rsid w:val="00652D10"/>
    <w:rsid w:val="00652F47"/>
    <w:rsid w:val="00652FA3"/>
    <w:rsid w:val="00653936"/>
    <w:rsid w:val="00653E18"/>
    <w:rsid w:val="006542FD"/>
    <w:rsid w:val="006543D8"/>
    <w:rsid w:val="00654482"/>
    <w:rsid w:val="00654DD4"/>
    <w:rsid w:val="00654DD5"/>
    <w:rsid w:val="00655071"/>
    <w:rsid w:val="00655CDB"/>
    <w:rsid w:val="00655D3E"/>
    <w:rsid w:val="00655E28"/>
    <w:rsid w:val="00655F88"/>
    <w:rsid w:val="00657312"/>
    <w:rsid w:val="0065760D"/>
    <w:rsid w:val="006579AE"/>
    <w:rsid w:val="00660028"/>
    <w:rsid w:val="0066014B"/>
    <w:rsid w:val="0066067E"/>
    <w:rsid w:val="00660F7F"/>
    <w:rsid w:val="006613A1"/>
    <w:rsid w:val="006615DD"/>
    <w:rsid w:val="00661874"/>
    <w:rsid w:val="006618C6"/>
    <w:rsid w:val="00661EE2"/>
    <w:rsid w:val="00662ABC"/>
    <w:rsid w:val="00662D49"/>
    <w:rsid w:val="00663163"/>
    <w:rsid w:val="006636FA"/>
    <w:rsid w:val="0066464A"/>
    <w:rsid w:val="00665F56"/>
    <w:rsid w:val="00666909"/>
    <w:rsid w:val="00666E3A"/>
    <w:rsid w:val="006676D9"/>
    <w:rsid w:val="00667A88"/>
    <w:rsid w:val="00667CC7"/>
    <w:rsid w:val="00667D82"/>
    <w:rsid w:val="00667E5C"/>
    <w:rsid w:val="006701B4"/>
    <w:rsid w:val="006708BB"/>
    <w:rsid w:val="00670A89"/>
    <w:rsid w:val="00672075"/>
    <w:rsid w:val="00672439"/>
    <w:rsid w:val="00672625"/>
    <w:rsid w:val="00672E1E"/>
    <w:rsid w:val="00673336"/>
    <w:rsid w:val="00673ACD"/>
    <w:rsid w:val="0067440A"/>
    <w:rsid w:val="0067445E"/>
    <w:rsid w:val="00674669"/>
    <w:rsid w:val="00674A51"/>
    <w:rsid w:val="00674F2E"/>
    <w:rsid w:val="0067524E"/>
    <w:rsid w:val="00675885"/>
    <w:rsid w:val="00675AA6"/>
    <w:rsid w:val="00675F83"/>
    <w:rsid w:val="00675FD8"/>
    <w:rsid w:val="00676B4C"/>
    <w:rsid w:val="00677782"/>
    <w:rsid w:val="00677EF1"/>
    <w:rsid w:val="00680BCC"/>
    <w:rsid w:val="00681439"/>
    <w:rsid w:val="00681467"/>
    <w:rsid w:val="0068167C"/>
    <w:rsid w:val="00681E52"/>
    <w:rsid w:val="00681F24"/>
    <w:rsid w:val="00681F3F"/>
    <w:rsid w:val="0068249A"/>
    <w:rsid w:val="00683011"/>
    <w:rsid w:val="00683B27"/>
    <w:rsid w:val="00683CD4"/>
    <w:rsid w:val="00683D69"/>
    <w:rsid w:val="00683E3A"/>
    <w:rsid w:val="0068487A"/>
    <w:rsid w:val="006850E3"/>
    <w:rsid w:val="00685712"/>
    <w:rsid w:val="006859B4"/>
    <w:rsid w:val="00685B34"/>
    <w:rsid w:val="00685DC2"/>
    <w:rsid w:val="00686010"/>
    <w:rsid w:val="006861F4"/>
    <w:rsid w:val="006871A6"/>
    <w:rsid w:val="00687384"/>
    <w:rsid w:val="00687514"/>
    <w:rsid w:val="00690D58"/>
    <w:rsid w:val="00691496"/>
    <w:rsid w:val="00691539"/>
    <w:rsid w:val="00691DEF"/>
    <w:rsid w:val="006926A7"/>
    <w:rsid w:val="00692CE7"/>
    <w:rsid w:val="00692DE0"/>
    <w:rsid w:val="00692FD9"/>
    <w:rsid w:val="0069398D"/>
    <w:rsid w:val="006941F8"/>
    <w:rsid w:val="00694261"/>
    <w:rsid w:val="006942EC"/>
    <w:rsid w:val="00694FA5"/>
    <w:rsid w:val="006957FD"/>
    <w:rsid w:val="006959CD"/>
    <w:rsid w:val="00695A77"/>
    <w:rsid w:val="0069612B"/>
    <w:rsid w:val="00696715"/>
    <w:rsid w:val="00696B79"/>
    <w:rsid w:val="00696E52"/>
    <w:rsid w:val="0069791F"/>
    <w:rsid w:val="006A080D"/>
    <w:rsid w:val="006A114D"/>
    <w:rsid w:val="006A13B2"/>
    <w:rsid w:val="006A172E"/>
    <w:rsid w:val="006A1C0C"/>
    <w:rsid w:val="006A1DA6"/>
    <w:rsid w:val="006A3E1E"/>
    <w:rsid w:val="006A4A04"/>
    <w:rsid w:val="006A4AC8"/>
    <w:rsid w:val="006A4C85"/>
    <w:rsid w:val="006A4D75"/>
    <w:rsid w:val="006A4E2F"/>
    <w:rsid w:val="006A5093"/>
    <w:rsid w:val="006A623C"/>
    <w:rsid w:val="006A64ED"/>
    <w:rsid w:val="006A6902"/>
    <w:rsid w:val="006A6C79"/>
    <w:rsid w:val="006A6E9D"/>
    <w:rsid w:val="006A7C7E"/>
    <w:rsid w:val="006B18CB"/>
    <w:rsid w:val="006B1B78"/>
    <w:rsid w:val="006B1EB7"/>
    <w:rsid w:val="006B2019"/>
    <w:rsid w:val="006B2040"/>
    <w:rsid w:val="006B216E"/>
    <w:rsid w:val="006B24CB"/>
    <w:rsid w:val="006B29E8"/>
    <w:rsid w:val="006B2CB1"/>
    <w:rsid w:val="006B3148"/>
    <w:rsid w:val="006B34B4"/>
    <w:rsid w:val="006B39AD"/>
    <w:rsid w:val="006B428E"/>
    <w:rsid w:val="006B488B"/>
    <w:rsid w:val="006B48BF"/>
    <w:rsid w:val="006B5C11"/>
    <w:rsid w:val="006B61A1"/>
    <w:rsid w:val="006B61EB"/>
    <w:rsid w:val="006B6528"/>
    <w:rsid w:val="006B69C9"/>
    <w:rsid w:val="006B6C52"/>
    <w:rsid w:val="006B7D9D"/>
    <w:rsid w:val="006C1333"/>
    <w:rsid w:val="006C1692"/>
    <w:rsid w:val="006C1AE5"/>
    <w:rsid w:val="006C1B34"/>
    <w:rsid w:val="006C2072"/>
    <w:rsid w:val="006C3538"/>
    <w:rsid w:val="006C3744"/>
    <w:rsid w:val="006C3AAF"/>
    <w:rsid w:val="006C3DDB"/>
    <w:rsid w:val="006C45A2"/>
    <w:rsid w:val="006C4DC8"/>
    <w:rsid w:val="006C4FCD"/>
    <w:rsid w:val="006C5876"/>
    <w:rsid w:val="006C5D14"/>
    <w:rsid w:val="006C6B81"/>
    <w:rsid w:val="006C742B"/>
    <w:rsid w:val="006D0AAB"/>
    <w:rsid w:val="006D0F7F"/>
    <w:rsid w:val="006D1332"/>
    <w:rsid w:val="006D16D6"/>
    <w:rsid w:val="006D25DC"/>
    <w:rsid w:val="006D2AD6"/>
    <w:rsid w:val="006D2CD0"/>
    <w:rsid w:val="006D3AEB"/>
    <w:rsid w:val="006D4070"/>
    <w:rsid w:val="006D4165"/>
    <w:rsid w:val="006D489C"/>
    <w:rsid w:val="006D4978"/>
    <w:rsid w:val="006D4BE2"/>
    <w:rsid w:val="006D5DB2"/>
    <w:rsid w:val="006D5E2D"/>
    <w:rsid w:val="006D6446"/>
    <w:rsid w:val="006D6AAB"/>
    <w:rsid w:val="006D6E08"/>
    <w:rsid w:val="006D6EDC"/>
    <w:rsid w:val="006D7960"/>
    <w:rsid w:val="006E0666"/>
    <w:rsid w:val="006E0B92"/>
    <w:rsid w:val="006E1CB0"/>
    <w:rsid w:val="006E2EEE"/>
    <w:rsid w:val="006E35A2"/>
    <w:rsid w:val="006E3600"/>
    <w:rsid w:val="006E38B0"/>
    <w:rsid w:val="006E3E4E"/>
    <w:rsid w:val="006E40E1"/>
    <w:rsid w:val="006E4250"/>
    <w:rsid w:val="006E4969"/>
    <w:rsid w:val="006E4D5D"/>
    <w:rsid w:val="006E566C"/>
    <w:rsid w:val="006E597C"/>
    <w:rsid w:val="006E5EEA"/>
    <w:rsid w:val="006E6243"/>
    <w:rsid w:val="006E6F2F"/>
    <w:rsid w:val="006E6FEA"/>
    <w:rsid w:val="006E73CA"/>
    <w:rsid w:val="006E7961"/>
    <w:rsid w:val="006E7DFB"/>
    <w:rsid w:val="006F0043"/>
    <w:rsid w:val="006F0785"/>
    <w:rsid w:val="006F0835"/>
    <w:rsid w:val="006F1204"/>
    <w:rsid w:val="006F1275"/>
    <w:rsid w:val="006F1501"/>
    <w:rsid w:val="006F190A"/>
    <w:rsid w:val="006F22C8"/>
    <w:rsid w:val="006F39A3"/>
    <w:rsid w:val="006F492B"/>
    <w:rsid w:val="006F4C0B"/>
    <w:rsid w:val="006F55EB"/>
    <w:rsid w:val="006F6842"/>
    <w:rsid w:val="006F69D6"/>
    <w:rsid w:val="006F752C"/>
    <w:rsid w:val="006F769C"/>
    <w:rsid w:val="006F76AC"/>
    <w:rsid w:val="006F7A82"/>
    <w:rsid w:val="00700131"/>
    <w:rsid w:val="0070052B"/>
    <w:rsid w:val="00700665"/>
    <w:rsid w:val="007006C7"/>
    <w:rsid w:val="00700A07"/>
    <w:rsid w:val="00700EC5"/>
    <w:rsid w:val="0070128B"/>
    <w:rsid w:val="00701410"/>
    <w:rsid w:val="00701421"/>
    <w:rsid w:val="007021EF"/>
    <w:rsid w:val="00702220"/>
    <w:rsid w:val="00702639"/>
    <w:rsid w:val="00702B16"/>
    <w:rsid w:val="00702D80"/>
    <w:rsid w:val="00703182"/>
    <w:rsid w:val="00703821"/>
    <w:rsid w:val="00703FCF"/>
    <w:rsid w:val="00704D64"/>
    <w:rsid w:val="00706CB6"/>
    <w:rsid w:val="00706D57"/>
    <w:rsid w:val="00706E2F"/>
    <w:rsid w:val="007070DA"/>
    <w:rsid w:val="00707D5C"/>
    <w:rsid w:val="00711509"/>
    <w:rsid w:val="00711856"/>
    <w:rsid w:val="00711F07"/>
    <w:rsid w:val="00711F83"/>
    <w:rsid w:val="007121FF"/>
    <w:rsid w:val="00712D8E"/>
    <w:rsid w:val="007131A2"/>
    <w:rsid w:val="0071349E"/>
    <w:rsid w:val="007136E0"/>
    <w:rsid w:val="00713B7A"/>
    <w:rsid w:val="00714470"/>
    <w:rsid w:val="00714977"/>
    <w:rsid w:val="00714F79"/>
    <w:rsid w:val="007153B4"/>
    <w:rsid w:val="007165D4"/>
    <w:rsid w:val="0071668E"/>
    <w:rsid w:val="00716FBD"/>
    <w:rsid w:val="00717373"/>
    <w:rsid w:val="00717A99"/>
    <w:rsid w:val="00717B4E"/>
    <w:rsid w:val="00720D44"/>
    <w:rsid w:val="00720D83"/>
    <w:rsid w:val="00720F65"/>
    <w:rsid w:val="007214AF"/>
    <w:rsid w:val="00721A25"/>
    <w:rsid w:val="00721C5A"/>
    <w:rsid w:val="00721DC9"/>
    <w:rsid w:val="00721EE5"/>
    <w:rsid w:val="007222FF"/>
    <w:rsid w:val="00722B8D"/>
    <w:rsid w:val="00724097"/>
    <w:rsid w:val="00725498"/>
    <w:rsid w:val="00725C5D"/>
    <w:rsid w:val="00726CE4"/>
    <w:rsid w:val="00727A4A"/>
    <w:rsid w:val="00730205"/>
    <w:rsid w:val="0073042B"/>
    <w:rsid w:val="0073058E"/>
    <w:rsid w:val="007307CB"/>
    <w:rsid w:val="00730A8E"/>
    <w:rsid w:val="00730DCF"/>
    <w:rsid w:val="00731026"/>
    <w:rsid w:val="007317FE"/>
    <w:rsid w:val="00732659"/>
    <w:rsid w:val="00732F92"/>
    <w:rsid w:val="00733133"/>
    <w:rsid w:val="0073331B"/>
    <w:rsid w:val="00733EFD"/>
    <w:rsid w:val="00734052"/>
    <w:rsid w:val="00734DC4"/>
    <w:rsid w:val="007352EC"/>
    <w:rsid w:val="007356B2"/>
    <w:rsid w:val="00735DF6"/>
    <w:rsid w:val="00736191"/>
    <w:rsid w:val="00736CBC"/>
    <w:rsid w:val="00736E80"/>
    <w:rsid w:val="00737254"/>
    <w:rsid w:val="00737B05"/>
    <w:rsid w:val="00737BAC"/>
    <w:rsid w:val="00737FFC"/>
    <w:rsid w:val="007401DD"/>
    <w:rsid w:val="007409CF"/>
    <w:rsid w:val="00740D1A"/>
    <w:rsid w:val="00740E08"/>
    <w:rsid w:val="00741550"/>
    <w:rsid w:val="007415C2"/>
    <w:rsid w:val="0074288D"/>
    <w:rsid w:val="00744272"/>
    <w:rsid w:val="007442CB"/>
    <w:rsid w:val="0074488B"/>
    <w:rsid w:val="007448FF"/>
    <w:rsid w:val="007452D8"/>
    <w:rsid w:val="00745AC8"/>
    <w:rsid w:val="00745F5A"/>
    <w:rsid w:val="00746601"/>
    <w:rsid w:val="00747EF7"/>
    <w:rsid w:val="00750738"/>
    <w:rsid w:val="007508B8"/>
    <w:rsid w:val="00750B4D"/>
    <w:rsid w:val="0075154E"/>
    <w:rsid w:val="00751C67"/>
    <w:rsid w:val="00751F53"/>
    <w:rsid w:val="00752013"/>
    <w:rsid w:val="00752335"/>
    <w:rsid w:val="00752889"/>
    <w:rsid w:val="0075374E"/>
    <w:rsid w:val="00753756"/>
    <w:rsid w:val="00754E96"/>
    <w:rsid w:val="007550CF"/>
    <w:rsid w:val="00755A44"/>
    <w:rsid w:val="00755AFA"/>
    <w:rsid w:val="00755ED6"/>
    <w:rsid w:val="007564BF"/>
    <w:rsid w:val="0075698D"/>
    <w:rsid w:val="00757002"/>
    <w:rsid w:val="007575F8"/>
    <w:rsid w:val="00757B72"/>
    <w:rsid w:val="00760001"/>
    <w:rsid w:val="00760316"/>
    <w:rsid w:val="0076088C"/>
    <w:rsid w:val="00760933"/>
    <w:rsid w:val="00760CDA"/>
    <w:rsid w:val="00760F6F"/>
    <w:rsid w:val="00761080"/>
    <w:rsid w:val="0076196E"/>
    <w:rsid w:val="007631E8"/>
    <w:rsid w:val="0076359B"/>
    <w:rsid w:val="007635AB"/>
    <w:rsid w:val="0076381A"/>
    <w:rsid w:val="007640A4"/>
    <w:rsid w:val="007644A2"/>
    <w:rsid w:val="00765BDA"/>
    <w:rsid w:val="00765D2C"/>
    <w:rsid w:val="00765D84"/>
    <w:rsid w:val="0076644B"/>
    <w:rsid w:val="007673C6"/>
    <w:rsid w:val="00767E06"/>
    <w:rsid w:val="007705DA"/>
    <w:rsid w:val="007707C1"/>
    <w:rsid w:val="00770947"/>
    <w:rsid w:val="00770AC9"/>
    <w:rsid w:val="0077183E"/>
    <w:rsid w:val="007719CB"/>
    <w:rsid w:val="00771E54"/>
    <w:rsid w:val="00771FC5"/>
    <w:rsid w:val="007724F8"/>
    <w:rsid w:val="00772E95"/>
    <w:rsid w:val="0077390A"/>
    <w:rsid w:val="007739C8"/>
    <w:rsid w:val="007747D4"/>
    <w:rsid w:val="00774E48"/>
    <w:rsid w:val="007751DD"/>
    <w:rsid w:val="00775697"/>
    <w:rsid w:val="00776CE9"/>
    <w:rsid w:val="007770BC"/>
    <w:rsid w:val="0077741D"/>
    <w:rsid w:val="0077779D"/>
    <w:rsid w:val="007810F2"/>
    <w:rsid w:val="007816AD"/>
    <w:rsid w:val="00781B9D"/>
    <w:rsid w:val="00781C51"/>
    <w:rsid w:val="00782697"/>
    <w:rsid w:val="00782F6C"/>
    <w:rsid w:val="007837E2"/>
    <w:rsid w:val="00783870"/>
    <w:rsid w:val="00783924"/>
    <w:rsid w:val="00783C08"/>
    <w:rsid w:val="00784638"/>
    <w:rsid w:val="00784A81"/>
    <w:rsid w:val="00784B8E"/>
    <w:rsid w:val="00784D70"/>
    <w:rsid w:val="00784E83"/>
    <w:rsid w:val="0078503E"/>
    <w:rsid w:val="00785BC9"/>
    <w:rsid w:val="00785DFA"/>
    <w:rsid w:val="00787972"/>
    <w:rsid w:val="00787C3B"/>
    <w:rsid w:val="00787D02"/>
    <w:rsid w:val="00787E8D"/>
    <w:rsid w:val="0079077E"/>
    <w:rsid w:val="00790E08"/>
    <w:rsid w:val="00791476"/>
    <w:rsid w:val="007917F2"/>
    <w:rsid w:val="0079186B"/>
    <w:rsid w:val="0079195F"/>
    <w:rsid w:val="00791B7C"/>
    <w:rsid w:val="00791E7F"/>
    <w:rsid w:val="00792109"/>
    <w:rsid w:val="007928A0"/>
    <w:rsid w:val="00792AA0"/>
    <w:rsid w:val="00792BBA"/>
    <w:rsid w:val="00792FC1"/>
    <w:rsid w:val="00793D88"/>
    <w:rsid w:val="00794043"/>
    <w:rsid w:val="007940C6"/>
    <w:rsid w:val="007947F9"/>
    <w:rsid w:val="007948FC"/>
    <w:rsid w:val="00794E84"/>
    <w:rsid w:val="00795359"/>
    <w:rsid w:val="0079562E"/>
    <w:rsid w:val="00795A69"/>
    <w:rsid w:val="00795F7C"/>
    <w:rsid w:val="00796361"/>
    <w:rsid w:val="00796555"/>
    <w:rsid w:val="0079681A"/>
    <w:rsid w:val="00797314"/>
    <w:rsid w:val="00797DC5"/>
    <w:rsid w:val="00797ECD"/>
    <w:rsid w:val="007A0469"/>
    <w:rsid w:val="007A0521"/>
    <w:rsid w:val="007A052D"/>
    <w:rsid w:val="007A0E0A"/>
    <w:rsid w:val="007A150A"/>
    <w:rsid w:val="007A1ABA"/>
    <w:rsid w:val="007A251B"/>
    <w:rsid w:val="007A3AED"/>
    <w:rsid w:val="007A3C38"/>
    <w:rsid w:val="007A41B0"/>
    <w:rsid w:val="007A4995"/>
    <w:rsid w:val="007A4F22"/>
    <w:rsid w:val="007A527E"/>
    <w:rsid w:val="007A5A7C"/>
    <w:rsid w:val="007A5C08"/>
    <w:rsid w:val="007A5F70"/>
    <w:rsid w:val="007A69D6"/>
    <w:rsid w:val="007A73A3"/>
    <w:rsid w:val="007A7C95"/>
    <w:rsid w:val="007A7D18"/>
    <w:rsid w:val="007B0456"/>
    <w:rsid w:val="007B097B"/>
    <w:rsid w:val="007B0C83"/>
    <w:rsid w:val="007B1124"/>
    <w:rsid w:val="007B17DC"/>
    <w:rsid w:val="007B1971"/>
    <w:rsid w:val="007B1D5D"/>
    <w:rsid w:val="007B1FA2"/>
    <w:rsid w:val="007B23C0"/>
    <w:rsid w:val="007B2E92"/>
    <w:rsid w:val="007B3894"/>
    <w:rsid w:val="007B38F8"/>
    <w:rsid w:val="007B3C75"/>
    <w:rsid w:val="007B3D8F"/>
    <w:rsid w:val="007B4FE6"/>
    <w:rsid w:val="007B589A"/>
    <w:rsid w:val="007B5F01"/>
    <w:rsid w:val="007B6015"/>
    <w:rsid w:val="007B6519"/>
    <w:rsid w:val="007B6A64"/>
    <w:rsid w:val="007B6E84"/>
    <w:rsid w:val="007B7293"/>
    <w:rsid w:val="007B7B23"/>
    <w:rsid w:val="007C01A6"/>
    <w:rsid w:val="007C19F5"/>
    <w:rsid w:val="007C1E34"/>
    <w:rsid w:val="007C1F82"/>
    <w:rsid w:val="007C2211"/>
    <w:rsid w:val="007C25E8"/>
    <w:rsid w:val="007C26C4"/>
    <w:rsid w:val="007C3B91"/>
    <w:rsid w:val="007C434A"/>
    <w:rsid w:val="007C5704"/>
    <w:rsid w:val="007C5953"/>
    <w:rsid w:val="007C5F1E"/>
    <w:rsid w:val="007C63A8"/>
    <w:rsid w:val="007C65C3"/>
    <w:rsid w:val="007C748C"/>
    <w:rsid w:val="007C77BA"/>
    <w:rsid w:val="007C7AAE"/>
    <w:rsid w:val="007D02F8"/>
    <w:rsid w:val="007D08D0"/>
    <w:rsid w:val="007D08ED"/>
    <w:rsid w:val="007D0AE2"/>
    <w:rsid w:val="007D0B49"/>
    <w:rsid w:val="007D0DC7"/>
    <w:rsid w:val="007D1025"/>
    <w:rsid w:val="007D1037"/>
    <w:rsid w:val="007D1B75"/>
    <w:rsid w:val="007D2104"/>
    <w:rsid w:val="007D252A"/>
    <w:rsid w:val="007D2700"/>
    <w:rsid w:val="007D2A2C"/>
    <w:rsid w:val="007D3047"/>
    <w:rsid w:val="007D3BBE"/>
    <w:rsid w:val="007D3F76"/>
    <w:rsid w:val="007D4D52"/>
    <w:rsid w:val="007D578C"/>
    <w:rsid w:val="007D58B5"/>
    <w:rsid w:val="007D5D8C"/>
    <w:rsid w:val="007D6018"/>
    <w:rsid w:val="007D611A"/>
    <w:rsid w:val="007D61B1"/>
    <w:rsid w:val="007D6ACA"/>
    <w:rsid w:val="007E0184"/>
    <w:rsid w:val="007E0249"/>
    <w:rsid w:val="007E0666"/>
    <w:rsid w:val="007E099F"/>
    <w:rsid w:val="007E0A19"/>
    <w:rsid w:val="007E0D46"/>
    <w:rsid w:val="007E0F3C"/>
    <w:rsid w:val="007E147F"/>
    <w:rsid w:val="007E235B"/>
    <w:rsid w:val="007E2527"/>
    <w:rsid w:val="007E2EF1"/>
    <w:rsid w:val="007E3B51"/>
    <w:rsid w:val="007E4954"/>
    <w:rsid w:val="007E5080"/>
    <w:rsid w:val="007E53DA"/>
    <w:rsid w:val="007E652B"/>
    <w:rsid w:val="007E7604"/>
    <w:rsid w:val="007E7E96"/>
    <w:rsid w:val="007F0075"/>
    <w:rsid w:val="007F06E3"/>
    <w:rsid w:val="007F09AB"/>
    <w:rsid w:val="007F0B04"/>
    <w:rsid w:val="007F0DC5"/>
    <w:rsid w:val="007F0F97"/>
    <w:rsid w:val="007F1441"/>
    <w:rsid w:val="007F18F0"/>
    <w:rsid w:val="007F1C76"/>
    <w:rsid w:val="007F2278"/>
    <w:rsid w:val="007F2B1F"/>
    <w:rsid w:val="007F2F06"/>
    <w:rsid w:val="007F2F0E"/>
    <w:rsid w:val="007F3C3D"/>
    <w:rsid w:val="007F3F4D"/>
    <w:rsid w:val="007F4410"/>
    <w:rsid w:val="007F458B"/>
    <w:rsid w:val="007F47E9"/>
    <w:rsid w:val="007F49E4"/>
    <w:rsid w:val="007F5040"/>
    <w:rsid w:val="007F641C"/>
    <w:rsid w:val="007F64A7"/>
    <w:rsid w:val="007F65BB"/>
    <w:rsid w:val="007F67CF"/>
    <w:rsid w:val="007F6916"/>
    <w:rsid w:val="007F6ED2"/>
    <w:rsid w:val="007F7D44"/>
    <w:rsid w:val="00800A64"/>
    <w:rsid w:val="00801C06"/>
    <w:rsid w:val="00802060"/>
    <w:rsid w:val="008025AF"/>
    <w:rsid w:val="00802804"/>
    <w:rsid w:val="00802AA5"/>
    <w:rsid w:val="00803921"/>
    <w:rsid w:val="00803B60"/>
    <w:rsid w:val="00805332"/>
    <w:rsid w:val="008054B3"/>
    <w:rsid w:val="00805700"/>
    <w:rsid w:val="00806103"/>
    <w:rsid w:val="00807403"/>
    <w:rsid w:val="00807ECA"/>
    <w:rsid w:val="00810544"/>
    <w:rsid w:val="0081069E"/>
    <w:rsid w:val="00810E36"/>
    <w:rsid w:val="00811732"/>
    <w:rsid w:val="00812CCB"/>
    <w:rsid w:val="00813E6D"/>
    <w:rsid w:val="00813EA9"/>
    <w:rsid w:val="0081523C"/>
    <w:rsid w:val="0081533E"/>
    <w:rsid w:val="008159B8"/>
    <w:rsid w:val="00815A09"/>
    <w:rsid w:val="00815B94"/>
    <w:rsid w:val="00815F8D"/>
    <w:rsid w:val="00816A6C"/>
    <w:rsid w:val="00817463"/>
    <w:rsid w:val="008175CD"/>
    <w:rsid w:val="008177B0"/>
    <w:rsid w:val="00817890"/>
    <w:rsid w:val="00817AC2"/>
    <w:rsid w:val="00817BB3"/>
    <w:rsid w:val="00817ED6"/>
    <w:rsid w:val="00820125"/>
    <w:rsid w:val="00820393"/>
    <w:rsid w:val="00820965"/>
    <w:rsid w:val="00820E56"/>
    <w:rsid w:val="00821441"/>
    <w:rsid w:val="00821B19"/>
    <w:rsid w:val="00821F1E"/>
    <w:rsid w:val="00822141"/>
    <w:rsid w:val="008228D6"/>
    <w:rsid w:val="00822FAC"/>
    <w:rsid w:val="0082396A"/>
    <w:rsid w:val="00823B1D"/>
    <w:rsid w:val="00823B80"/>
    <w:rsid w:val="00824A18"/>
    <w:rsid w:val="008259EE"/>
    <w:rsid w:val="00825EE8"/>
    <w:rsid w:val="00826051"/>
    <w:rsid w:val="00826312"/>
    <w:rsid w:val="00826877"/>
    <w:rsid w:val="00826BBD"/>
    <w:rsid w:val="00827630"/>
    <w:rsid w:val="008276F2"/>
    <w:rsid w:val="00827B7D"/>
    <w:rsid w:val="00827FA5"/>
    <w:rsid w:val="008301D9"/>
    <w:rsid w:val="00832300"/>
    <w:rsid w:val="00832660"/>
    <w:rsid w:val="00832D59"/>
    <w:rsid w:val="00832E60"/>
    <w:rsid w:val="008330AE"/>
    <w:rsid w:val="008338CD"/>
    <w:rsid w:val="00833E59"/>
    <w:rsid w:val="00834014"/>
    <w:rsid w:val="008346B8"/>
    <w:rsid w:val="00834A40"/>
    <w:rsid w:val="00834F77"/>
    <w:rsid w:val="00835867"/>
    <w:rsid w:val="00836106"/>
    <w:rsid w:val="008361D0"/>
    <w:rsid w:val="008365A2"/>
    <w:rsid w:val="008367AD"/>
    <w:rsid w:val="00836984"/>
    <w:rsid w:val="00837F70"/>
    <w:rsid w:val="00840CF6"/>
    <w:rsid w:val="00841119"/>
    <w:rsid w:val="008411E1"/>
    <w:rsid w:val="0084148D"/>
    <w:rsid w:val="00841A81"/>
    <w:rsid w:val="00842020"/>
    <w:rsid w:val="008420C2"/>
    <w:rsid w:val="0084375E"/>
    <w:rsid w:val="00844273"/>
    <w:rsid w:val="00844B26"/>
    <w:rsid w:val="00844CF1"/>
    <w:rsid w:val="0084663D"/>
    <w:rsid w:val="008466C0"/>
    <w:rsid w:val="00846990"/>
    <w:rsid w:val="00846AAF"/>
    <w:rsid w:val="00847038"/>
    <w:rsid w:val="00847890"/>
    <w:rsid w:val="0085026D"/>
    <w:rsid w:val="00850AD3"/>
    <w:rsid w:val="00851B3C"/>
    <w:rsid w:val="008521C8"/>
    <w:rsid w:val="00852594"/>
    <w:rsid w:val="00852B1F"/>
    <w:rsid w:val="0085405A"/>
    <w:rsid w:val="00854704"/>
    <w:rsid w:val="00854C21"/>
    <w:rsid w:val="00854C3D"/>
    <w:rsid w:val="00854C68"/>
    <w:rsid w:val="00854FA2"/>
    <w:rsid w:val="00855106"/>
    <w:rsid w:val="00855571"/>
    <w:rsid w:val="00855947"/>
    <w:rsid w:val="00855D0E"/>
    <w:rsid w:val="00856889"/>
    <w:rsid w:val="00856C9C"/>
    <w:rsid w:val="00856FD2"/>
    <w:rsid w:val="008570A3"/>
    <w:rsid w:val="008572A7"/>
    <w:rsid w:val="008572EA"/>
    <w:rsid w:val="00857312"/>
    <w:rsid w:val="008573DA"/>
    <w:rsid w:val="008575CB"/>
    <w:rsid w:val="008575FE"/>
    <w:rsid w:val="00857762"/>
    <w:rsid w:val="00857E4A"/>
    <w:rsid w:val="00857FCF"/>
    <w:rsid w:val="00861082"/>
    <w:rsid w:val="0086113B"/>
    <w:rsid w:val="0086124F"/>
    <w:rsid w:val="008612E6"/>
    <w:rsid w:val="00861654"/>
    <w:rsid w:val="008616EC"/>
    <w:rsid w:val="00861D88"/>
    <w:rsid w:val="00861F52"/>
    <w:rsid w:val="00862378"/>
    <w:rsid w:val="00862536"/>
    <w:rsid w:val="00862B22"/>
    <w:rsid w:val="00863238"/>
    <w:rsid w:val="0086350A"/>
    <w:rsid w:val="008638A1"/>
    <w:rsid w:val="008648C7"/>
    <w:rsid w:val="00865034"/>
    <w:rsid w:val="00865108"/>
    <w:rsid w:val="0086528D"/>
    <w:rsid w:val="008655A7"/>
    <w:rsid w:val="0086577E"/>
    <w:rsid w:val="008658A2"/>
    <w:rsid w:val="00865A91"/>
    <w:rsid w:val="00866FE6"/>
    <w:rsid w:val="0086707C"/>
    <w:rsid w:val="00867D65"/>
    <w:rsid w:val="00870C0B"/>
    <w:rsid w:val="00870CFB"/>
    <w:rsid w:val="00870DA3"/>
    <w:rsid w:val="00871086"/>
    <w:rsid w:val="00871571"/>
    <w:rsid w:val="00871E55"/>
    <w:rsid w:val="00871E79"/>
    <w:rsid w:val="00872280"/>
    <w:rsid w:val="008729D3"/>
    <w:rsid w:val="00872DE3"/>
    <w:rsid w:val="00873017"/>
    <w:rsid w:val="008731E6"/>
    <w:rsid w:val="008738AA"/>
    <w:rsid w:val="00873D68"/>
    <w:rsid w:val="00874082"/>
    <w:rsid w:val="00874562"/>
    <w:rsid w:val="00874A36"/>
    <w:rsid w:val="00874FB2"/>
    <w:rsid w:val="0087568B"/>
    <w:rsid w:val="0087601E"/>
    <w:rsid w:val="0087650B"/>
    <w:rsid w:val="008766DA"/>
    <w:rsid w:val="0087696E"/>
    <w:rsid w:val="00877285"/>
    <w:rsid w:val="00877446"/>
    <w:rsid w:val="00877B82"/>
    <w:rsid w:val="00877F0A"/>
    <w:rsid w:val="0088035C"/>
    <w:rsid w:val="0088076D"/>
    <w:rsid w:val="00880920"/>
    <w:rsid w:val="008812FC"/>
    <w:rsid w:val="00881476"/>
    <w:rsid w:val="0088174C"/>
    <w:rsid w:val="00881E31"/>
    <w:rsid w:val="008822FE"/>
    <w:rsid w:val="00882695"/>
    <w:rsid w:val="00882E0B"/>
    <w:rsid w:val="00882F73"/>
    <w:rsid w:val="00883BFA"/>
    <w:rsid w:val="00884197"/>
    <w:rsid w:val="0088433B"/>
    <w:rsid w:val="00884348"/>
    <w:rsid w:val="008843FE"/>
    <w:rsid w:val="008844EF"/>
    <w:rsid w:val="00884700"/>
    <w:rsid w:val="00885004"/>
    <w:rsid w:val="00885637"/>
    <w:rsid w:val="00885EC4"/>
    <w:rsid w:val="00886191"/>
    <w:rsid w:val="00886216"/>
    <w:rsid w:val="00886923"/>
    <w:rsid w:val="00886F04"/>
    <w:rsid w:val="00887761"/>
    <w:rsid w:val="00887EE7"/>
    <w:rsid w:val="00890901"/>
    <w:rsid w:val="0089099F"/>
    <w:rsid w:val="00891004"/>
    <w:rsid w:val="0089174D"/>
    <w:rsid w:val="00891793"/>
    <w:rsid w:val="00891E9A"/>
    <w:rsid w:val="0089287A"/>
    <w:rsid w:val="00892C9F"/>
    <w:rsid w:val="00892ED2"/>
    <w:rsid w:val="00893077"/>
    <w:rsid w:val="00893BE9"/>
    <w:rsid w:val="00893DFB"/>
    <w:rsid w:val="00893DFD"/>
    <w:rsid w:val="00894556"/>
    <w:rsid w:val="00894744"/>
    <w:rsid w:val="00894B22"/>
    <w:rsid w:val="00894CAC"/>
    <w:rsid w:val="00894CD6"/>
    <w:rsid w:val="0089503C"/>
    <w:rsid w:val="008952BA"/>
    <w:rsid w:val="008953A8"/>
    <w:rsid w:val="00895B89"/>
    <w:rsid w:val="008967AA"/>
    <w:rsid w:val="0089726E"/>
    <w:rsid w:val="00897288"/>
    <w:rsid w:val="0089746E"/>
    <w:rsid w:val="00897527"/>
    <w:rsid w:val="00897740"/>
    <w:rsid w:val="00897852"/>
    <w:rsid w:val="008979B5"/>
    <w:rsid w:val="00897B3F"/>
    <w:rsid w:val="00897EB9"/>
    <w:rsid w:val="008A0973"/>
    <w:rsid w:val="008A115F"/>
    <w:rsid w:val="008A13D8"/>
    <w:rsid w:val="008A1C34"/>
    <w:rsid w:val="008A2EB8"/>
    <w:rsid w:val="008A34B2"/>
    <w:rsid w:val="008A3760"/>
    <w:rsid w:val="008A37C3"/>
    <w:rsid w:val="008A380A"/>
    <w:rsid w:val="008A4051"/>
    <w:rsid w:val="008A411B"/>
    <w:rsid w:val="008A515E"/>
    <w:rsid w:val="008A547F"/>
    <w:rsid w:val="008A5ABE"/>
    <w:rsid w:val="008A64C4"/>
    <w:rsid w:val="008A663B"/>
    <w:rsid w:val="008A70A9"/>
    <w:rsid w:val="008A780F"/>
    <w:rsid w:val="008B00B9"/>
    <w:rsid w:val="008B00F8"/>
    <w:rsid w:val="008B0182"/>
    <w:rsid w:val="008B0E22"/>
    <w:rsid w:val="008B1013"/>
    <w:rsid w:val="008B19A7"/>
    <w:rsid w:val="008B207E"/>
    <w:rsid w:val="008B2C74"/>
    <w:rsid w:val="008B39D7"/>
    <w:rsid w:val="008B405E"/>
    <w:rsid w:val="008B5683"/>
    <w:rsid w:val="008B589E"/>
    <w:rsid w:val="008B6F6F"/>
    <w:rsid w:val="008B6FBA"/>
    <w:rsid w:val="008B72CE"/>
    <w:rsid w:val="008C0262"/>
    <w:rsid w:val="008C08EA"/>
    <w:rsid w:val="008C0B9C"/>
    <w:rsid w:val="008C0D7B"/>
    <w:rsid w:val="008C0E59"/>
    <w:rsid w:val="008C0F96"/>
    <w:rsid w:val="008C1055"/>
    <w:rsid w:val="008C13D7"/>
    <w:rsid w:val="008C161D"/>
    <w:rsid w:val="008C1964"/>
    <w:rsid w:val="008C1DB2"/>
    <w:rsid w:val="008C2847"/>
    <w:rsid w:val="008C2DA8"/>
    <w:rsid w:val="008C2FE7"/>
    <w:rsid w:val="008C3F25"/>
    <w:rsid w:val="008C47BA"/>
    <w:rsid w:val="008C4DFE"/>
    <w:rsid w:val="008C535A"/>
    <w:rsid w:val="008C64A0"/>
    <w:rsid w:val="008C675C"/>
    <w:rsid w:val="008C6E5F"/>
    <w:rsid w:val="008C6E6D"/>
    <w:rsid w:val="008C78E4"/>
    <w:rsid w:val="008D037E"/>
    <w:rsid w:val="008D2443"/>
    <w:rsid w:val="008D2BA1"/>
    <w:rsid w:val="008D2C23"/>
    <w:rsid w:val="008D2C8E"/>
    <w:rsid w:val="008D3A63"/>
    <w:rsid w:val="008D3C32"/>
    <w:rsid w:val="008D3E09"/>
    <w:rsid w:val="008D415B"/>
    <w:rsid w:val="008D5294"/>
    <w:rsid w:val="008D53AA"/>
    <w:rsid w:val="008D5812"/>
    <w:rsid w:val="008D5A98"/>
    <w:rsid w:val="008D5AAF"/>
    <w:rsid w:val="008D6A15"/>
    <w:rsid w:val="008D6D67"/>
    <w:rsid w:val="008D6D73"/>
    <w:rsid w:val="008D6DC7"/>
    <w:rsid w:val="008D6EC0"/>
    <w:rsid w:val="008D75A8"/>
    <w:rsid w:val="008D764B"/>
    <w:rsid w:val="008D7965"/>
    <w:rsid w:val="008D7F4E"/>
    <w:rsid w:val="008E0084"/>
    <w:rsid w:val="008E0439"/>
    <w:rsid w:val="008E0981"/>
    <w:rsid w:val="008E0FFA"/>
    <w:rsid w:val="008E2A1E"/>
    <w:rsid w:val="008E2A7C"/>
    <w:rsid w:val="008E2DFA"/>
    <w:rsid w:val="008E390B"/>
    <w:rsid w:val="008E3CF1"/>
    <w:rsid w:val="008E4226"/>
    <w:rsid w:val="008E4CA1"/>
    <w:rsid w:val="008E4D34"/>
    <w:rsid w:val="008E50DF"/>
    <w:rsid w:val="008E59E7"/>
    <w:rsid w:val="008E5AEB"/>
    <w:rsid w:val="008E66B8"/>
    <w:rsid w:val="008E6746"/>
    <w:rsid w:val="008E6A0A"/>
    <w:rsid w:val="008E734A"/>
    <w:rsid w:val="008F0384"/>
    <w:rsid w:val="008F0438"/>
    <w:rsid w:val="008F04C4"/>
    <w:rsid w:val="008F089D"/>
    <w:rsid w:val="008F184E"/>
    <w:rsid w:val="008F1C60"/>
    <w:rsid w:val="008F23B8"/>
    <w:rsid w:val="008F2678"/>
    <w:rsid w:val="008F2F13"/>
    <w:rsid w:val="008F35D9"/>
    <w:rsid w:val="008F444D"/>
    <w:rsid w:val="008F4482"/>
    <w:rsid w:val="008F44F1"/>
    <w:rsid w:val="008F4A29"/>
    <w:rsid w:val="008F4BC5"/>
    <w:rsid w:val="008F4FA1"/>
    <w:rsid w:val="008F5AEA"/>
    <w:rsid w:val="008F5BFA"/>
    <w:rsid w:val="008F5C6A"/>
    <w:rsid w:val="008F6419"/>
    <w:rsid w:val="008F7449"/>
    <w:rsid w:val="008F74AA"/>
    <w:rsid w:val="008F7828"/>
    <w:rsid w:val="008F7897"/>
    <w:rsid w:val="008F7C95"/>
    <w:rsid w:val="008F7F4D"/>
    <w:rsid w:val="00900383"/>
    <w:rsid w:val="0090063A"/>
    <w:rsid w:val="00900FF8"/>
    <w:rsid w:val="00901C86"/>
    <w:rsid w:val="00901D6E"/>
    <w:rsid w:val="00902305"/>
    <w:rsid w:val="0090242B"/>
    <w:rsid w:val="00902F98"/>
    <w:rsid w:val="009031D3"/>
    <w:rsid w:val="009042A2"/>
    <w:rsid w:val="009042CB"/>
    <w:rsid w:val="00904501"/>
    <w:rsid w:val="00904A71"/>
    <w:rsid w:val="00904F07"/>
    <w:rsid w:val="00905162"/>
    <w:rsid w:val="00905322"/>
    <w:rsid w:val="00906B1F"/>
    <w:rsid w:val="00910BB4"/>
    <w:rsid w:val="00910BD8"/>
    <w:rsid w:val="00910E3A"/>
    <w:rsid w:val="00912193"/>
    <w:rsid w:val="009122B6"/>
    <w:rsid w:val="00912957"/>
    <w:rsid w:val="00912D92"/>
    <w:rsid w:val="00914D48"/>
    <w:rsid w:val="009152D8"/>
    <w:rsid w:val="009152F5"/>
    <w:rsid w:val="0091533F"/>
    <w:rsid w:val="0091536E"/>
    <w:rsid w:val="00915871"/>
    <w:rsid w:val="0091587B"/>
    <w:rsid w:val="009158AF"/>
    <w:rsid w:val="00915BDE"/>
    <w:rsid w:val="00916C36"/>
    <w:rsid w:val="0091717B"/>
    <w:rsid w:val="00917443"/>
    <w:rsid w:val="0091751E"/>
    <w:rsid w:val="00917534"/>
    <w:rsid w:val="00920548"/>
    <w:rsid w:val="00920824"/>
    <w:rsid w:val="00920A75"/>
    <w:rsid w:val="00920C10"/>
    <w:rsid w:val="00920EC0"/>
    <w:rsid w:val="0092138D"/>
    <w:rsid w:val="00921C7D"/>
    <w:rsid w:val="0092208B"/>
    <w:rsid w:val="00922AD3"/>
    <w:rsid w:val="00922C0A"/>
    <w:rsid w:val="0092331A"/>
    <w:rsid w:val="00923323"/>
    <w:rsid w:val="009234C5"/>
    <w:rsid w:val="00924B4A"/>
    <w:rsid w:val="00926038"/>
    <w:rsid w:val="00926418"/>
    <w:rsid w:val="00927412"/>
    <w:rsid w:val="00927724"/>
    <w:rsid w:val="009306D2"/>
    <w:rsid w:val="009318C6"/>
    <w:rsid w:val="00931BCB"/>
    <w:rsid w:val="009320FC"/>
    <w:rsid w:val="009323AA"/>
    <w:rsid w:val="00932D20"/>
    <w:rsid w:val="00932F27"/>
    <w:rsid w:val="00933284"/>
    <w:rsid w:val="009339F9"/>
    <w:rsid w:val="00933BD6"/>
    <w:rsid w:val="00933D4E"/>
    <w:rsid w:val="00935224"/>
    <w:rsid w:val="0093602B"/>
    <w:rsid w:val="0093648F"/>
    <w:rsid w:val="00936F9E"/>
    <w:rsid w:val="00937F66"/>
    <w:rsid w:val="00940536"/>
    <w:rsid w:val="00941B3A"/>
    <w:rsid w:val="00941D5A"/>
    <w:rsid w:val="00942235"/>
    <w:rsid w:val="00942307"/>
    <w:rsid w:val="00942421"/>
    <w:rsid w:val="00942635"/>
    <w:rsid w:val="0094271C"/>
    <w:rsid w:val="00942A5C"/>
    <w:rsid w:val="00943090"/>
    <w:rsid w:val="0094339B"/>
    <w:rsid w:val="009434A1"/>
    <w:rsid w:val="00943CF9"/>
    <w:rsid w:val="00943F5A"/>
    <w:rsid w:val="009447B8"/>
    <w:rsid w:val="00944BF5"/>
    <w:rsid w:val="00945140"/>
    <w:rsid w:val="00945934"/>
    <w:rsid w:val="0094628A"/>
    <w:rsid w:val="0094629B"/>
    <w:rsid w:val="0094737C"/>
    <w:rsid w:val="00950087"/>
    <w:rsid w:val="00950314"/>
    <w:rsid w:val="00950471"/>
    <w:rsid w:val="00950AFD"/>
    <w:rsid w:val="00950BC6"/>
    <w:rsid w:val="009512FF"/>
    <w:rsid w:val="009514FC"/>
    <w:rsid w:val="00951728"/>
    <w:rsid w:val="009518CF"/>
    <w:rsid w:val="00952748"/>
    <w:rsid w:val="009527A0"/>
    <w:rsid w:val="00952DF2"/>
    <w:rsid w:val="0095305B"/>
    <w:rsid w:val="0095330F"/>
    <w:rsid w:val="00953C7C"/>
    <w:rsid w:val="00953DA2"/>
    <w:rsid w:val="0095471F"/>
    <w:rsid w:val="00955900"/>
    <w:rsid w:val="0095662A"/>
    <w:rsid w:val="00956A7F"/>
    <w:rsid w:val="00956E72"/>
    <w:rsid w:val="0095702A"/>
    <w:rsid w:val="00957312"/>
    <w:rsid w:val="00957512"/>
    <w:rsid w:val="009575A2"/>
    <w:rsid w:val="00957728"/>
    <w:rsid w:val="0095790B"/>
    <w:rsid w:val="00957D5D"/>
    <w:rsid w:val="00957E20"/>
    <w:rsid w:val="00960180"/>
    <w:rsid w:val="009608C2"/>
    <w:rsid w:val="00960B80"/>
    <w:rsid w:val="00961940"/>
    <w:rsid w:val="009624C6"/>
    <w:rsid w:val="00962F34"/>
    <w:rsid w:val="0096367B"/>
    <w:rsid w:val="00963DF3"/>
    <w:rsid w:val="00964073"/>
    <w:rsid w:val="0096435D"/>
    <w:rsid w:val="009648AB"/>
    <w:rsid w:val="00965597"/>
    <w:rsid w:val="009656AE"/>
    <w:rsid w:val="00966EDE"/>
    <w:rsid w:val="00967F81"/>
    <w:rsid w:val="00970494"/>
    <w:rsid w:val="009704A2"/>
    <w:rsid w:val="009704F1"/>
    <w:rsid w:val="0097070D"/>
    <w:rsid w:val="00970F3D"/>
    <w:rsid w:val="00971A17"/>
    <w:rsid w:val="009730FA"/>
    <w:rsid w:val="0097374B"/>
    <w:rsid w:val="00973C65"/>
    <w:rsid w:val="00973E22"/>
    <w:rsid w:val="00973FB3"/>
    <w:rsid w:val="00974A60"/>
    <w:rsid w:val="00974A7A"/>
    <w:rsid w:val="00974B92"/>
    <w:rsid w:val="00974C63"/>
    <w:rsid w:val="00974D6E"/>
    <w:rsid w:val="0097544A"/>
    <w:rsid w:val="00975F41"/>
    <w:rsid w:val="00976510"/>
    <w:rsid w:val="00980496"/>
    <w:rsid w:val="00980865"/>
    <w:rsid w:val="00981227"/>
    <w:rsid w:val="009813C4"/>
    <w:rsid w:val="009817BE"/>
    <w:rsid w:val="0098181F"/>
    <w:rsid w:val="0098262D"/>
    <w:rsid w:val="009828D5"/>
    <w:rsid w:val="00982A00"/>
    <w:rsid w:val="00982CB7"/>
    <w:rsid w:val="00983305"/>
    <w:rsid w:val="00983607"/>
    <w:rsid w:val="0098397E"/>
    <w:rsid w:val="00984735"/>
    <w:rsid w:val="00984FFE"/>
    <w:rsid w:val="009855B8"/>
    <w:rsid w:val="009857E8"/>
    <w:rsid w:val="009858C4"/>
    <w:rsid w:val="00985982"/>
    <w:rsid w:val="00985FF1"/>
    <w:rsid w:val="0098614A"/>
    <w:rsid w:val="009868DA"/>
    <w:rsid w:val="00986B07"/>
    <w:rsid w:val="00986F41"/>
    <w:rsid w:val="009870AD"/>
    <w:rsid w:val="009875D6"/>
    <w:rsid w:val="009876B1"/>
    <w:rsid w:val="00987986"/>
    <w:rsid w:val="009915AE"/>
    <w:rsid w:val="0099256C"/>
    <w:rsid w:val="00992F4E"/>
    <w:rsid w:val="00993246"/>
    <w:rsid w:val="00993298"/>
    <w:rsid w:val="00993417"/>
    <w:rsid w:val="00993554"/>
    <w:rsid w:val="00994945"/>
    <w:rsid w:val="00994C46"/>
    <w:rsid w:val="00995173"/>
    <w:rsid w:val="00995676"/>
    <w:rsid w:val="00995FC9"/>
    <w:rsid w:val="00996018"/>
    <w:rsid w:val="0099625E"/>
    <w:rsid w:val="009963C3"/>
    <w:rsid w:val="00996BBB"/>
    <w:rsid w:val="0099736B"/>
    <w:rsid w:val="00997A3A"/>
    <w:rsid w:val="00997AEC"/>
    <w:rsid w:val="00997C33"/>
    <w:rsid w:val="00997D31"/>
    <w:rsid w:val="00997D83"/>
    <w:rsid w:val="00997DAF"/>
    <w:rsid w:val="009A1BD9"/>
    <w:rsid w:val="009A2781"/>
    <w:rsid w:val="009A29D6"/>
    <w:rsid w:val="009A29FC"/>
    <w:rsid w:val="009A30F5"/>
    <w:rsid w:val="009A331E"/>
    <w:rsid w:val="009A3A4A"/>
    <w:rsid w:val="009A44B3"/>
    <w:rsid w:val="009A63F2"/>
    <w:rsid w:val="009A692F"/>
    <w:rsid w:val="009A6B54"/>
    <w:rsid w:val="009A7013"/>
    <w:rsid w:val="009A7124"/>
    <w:rsid w:val="009A756B"/>
    <w:rsid w:val="009A7A29"/>
    <w:rsid w:val="009B11F0"/>
    <w:rsid w:val="009B1F63"/>
    <w:rsid w:val="009B1F80"/>
    <w:rsid w:val="009B1FCA"/>
    <w:rsid w:val="009B2085"/>
    <w:rsid w:val="009B23C4"/>
    <w:rsid w:val="009B26F6"/>
    <w:rsid w:val="009B2AD2"/>
    <w:rsid w:val="009B3033"/>
    <w:rsid w:val="009B3E01"/>
    <w:rsid w:val="009B3F4F"/>
    <w:rsid w:val="009B40CF"/>
    <w:rsid w:val="009B426B"/>
    <w:rsid w:val="009B4786"/>
    <w:rsid w:val="009B5525"/>
    <w:rsid w:val="009B6273"/>
    <w:rsid w:val="009B6E03"/>
    <w:rsid w:val="009B6E36"/>
    <w:rsid w:val="009B7496"/>
    <w:rsid w:val="009B7B30"/>
    <w:rsid w:val="009B7F9C"/>
    <w:rsid w:val="009C036F"/>
    <w:rsid w:val="009C05F7"/>
    <w:rsid w:val="009C0843"/>
    <w:rsid w:val="009C098F"/>
    <w:rsid w:val="009C0B23"/>
    <w:rsid w:val="009C151A"/>
    <w:rsid w:val="009C1678"/>
    <w:rsid w:val="009C19DF"/>
    <w:rsid w:val="009C1BAA"/>
    <w:rsid w:val="009C1D45"/>
    <w:rsid w:val="009C1DEC"/>
    <w:rsid w:val="009C2AFB"/>
    <w:rsid w:val="009C2EF4"/>
    <w:rsid w:val="009C30AC"/>
    <w:rsid w:val="009C37FF"/>
    <w:rsid w:val="009C4782"/>
    <w:rsid w:val="009C4C6D"/>
    <w:rsid w:val="009C4CC4"/>
    <w:rsid w:val="009C4FF4"/>
    <w:rsid w:val="009C5775"/>
    <w:rsid w:val="009C5975"/>
    <w:rsid w:val="009C59F9"/>
    <w:rsid w:val="009C6344"/>
    <w:rsid w:val="009C639B"/>
    <w:rsid w:val="009C6417"/>
    <w:rsid w:val="009C6895"/>
    <w:rsid w:val="009C6994"/>
    <w:rsid w:val="009C6FC8"/>
    <w:rsid w:val="009C7367"/>
    <w:rsid w:val="009C7969"/>
    <w:rsid w:val="009C7B14"/>
    <w:rsid w:val="009D002B"/>
    <w:rsid w:val="009D0A40"/>
    <w:rsid w:val="009D0D35"/>
    <w:rsid w:val="009D0E09"/>
    <w:rsid w:val="009D2536"/>
    <w:rsid w:val="009D2570"/>
    <w:rsid w:val="009D2CCA"/>
    <w:rsid w:val="009D37FE"/>
    <w:rsid w:val="009D3A9D"/>
    <w:rsid w:val="009D3BEC"/>
    <w:rsid w:val="009D3ECA"/>
    <w:rsid w:val="009D41CE"/>
    <w:rsid w:val="009D42CB"/>
    <w:rsid w:val="009D44E4"/>
    <w:rsid w:val="009D4B4E"/>
    <w:rsid w:val="009D4BF0"/>
    <w:rsid w:val="009D4F98"/>
    <w:rsid w:val="009D5176"/>
    <w:rsid w:val="009D62FB"/>
    <w:rsid w:val="009D6362"/>
    <w:rsid w:val="009E0762"/>
    <w:rsid w:val="009E0841"/>
    <w:rsid w:val="009E086B"/>
    <w:rsid w:val="009E0E7E"/>
    <w:rsid w:val="009E1168"/>
    <w:rsid w:val="009E119F"/>
    <w:rsid w:val="009E124F"/>
    <w:rsid w:val="009E144D"/>
    <w:rsid w:val="009E2147"/>
    <w:rsid w:val="009E221B"/>
    <w:rsid w:val="009E2A1A"/>
    <w:rsid w:val="009E2BCD"/>
    <w:rsid w:val="009E3031"/>
    <w:rsid w:val="009E3E60"/>
    <w:rsid w:val="009E428C"/>
    <w:rsid w:val="009E4599"/>
    <w:rsid w:val="009E459D"/>
    <w:rsid w:val="009E4779"/>
    <w:rsid w:val="009E4F80"/>
    <w:rsid w:val="009E5003"/>
    <w:rsid w:val="009E55E2"/>
    <w:rsid w:val="009E5E50"/>
    <w:rsid w:val="009E6463"/>
    <w:rsid w:val="009E6510"/>
    <w:rsid w:val="009E6543"/>
    <w:rsid w:val="009E6DFE"/>
    <w:rsid w:val="009E6E60"/>
    <w:rsid w:val="009E7AAA"/>
    <w:rsid w:val="009F0066"/>
    <w:rsid w:val="009F16B5"/>
    <w:rsid w:val="009F1C70"/>
    <w:rsid w:val="009F23D3"/>
    <w:rsid w:val="009F2BDD"/>
    <w:rsid w:val="009F33CB"/>
    <w:rsid w:val="009F34E9"/>
    <w:rsid w:val="009F35DA"/>
    <w:rsid w:val="009F3D18"/>
    <w:rsid w:val="009F3F14"/>
    <w:rsid w:val="009F3F6C"/>
    <w:rsid w:val="009F3FF3"/>
    <w:rsid w:val="009F483D"/>
    <w:rsid w:val="009F5061"/>
    <w:rsid w:val="009F5630"/>
    <w:rsid w:val="009F63E1"/>
    <w:rsid w:val="009F6712"/>
    <w:rsid w:val="009F6C5B"/>
    <w:rsid w:val="009F70B2"/>
    <w:rsid w:val="009F7B84"/>
    <w:rsid w:val="00A00A64"/>
    <w:rsid w:val="00A00C4B"/>
    <w:rsid w:val="00A00E1A"/>
    <w:rsid w:val="00A01046"/>
    <w:rsid w:val="00A01351"/>
    <w:rsid w:val="00A018B2"/>
    <w:rsid w:val="00A019C1"/>
    <w:rsid w:val="00A023F7"/>
    <w:rsid w:val="00A02915"/>
    <w:rsid w:val="00A02C22"/>
    <w:rsid w:val="00A02E56"/>
    <w:rsid w:val="00A0347F"/>
    <w:rsid w:val="00A034C3"/>
    <w:rsid w:val="00A03778"/>
    <w:rsid w:val="00A03A81"/>
    <w:rsid w:val="00A03B50"/>
    <w:rsid w:val="00A048DB"/>
    <w:rsid w:val="00A051A5"/>
    <w:rsid w:val="00A05398"/>
    <w:rsid w:val="00A058F2"/>
    <w:rsid w:val="00A05A25"/>
    <w:rsid w:val="00A05F23"/>
    <w:rsid w:val="00A0657F"/>
    <w:rsid w:val="00A06C8F"/>
    <w:rsid w:val="00A07735"/>
    <w:rsid w:val="00A07B0B"/>
    <w:rsid w:val="00A07C52"/>
    <w:rsid w:val="00A07EA4"/>
    <w:rsid w:val="00A103E8"/>
    <w:rsid w:val="00A10509"/>
    <w:rsid w:val="00A106C1"/>
    <w:rsid w:val="00A11C07"/>
    <w:rsid w:val="00A121C8"/>
    <w:rsid w:val="00A12F66"/>
    <w:rsid w:val="00A132B3"/>
    <w:rsid w:val="00A13D92"/>
    <w:rsid w:val="00A141CA"/>
    <w:rsid w:val="00A14432"/>
    <w:rsid w:val="00A1557F"/>
    <w:rsid w:val="00A15A5B"/>
    <w:rsid w:val="00A16783"/>
    <w:rsid w:val="00A1678D"/>
    <w:rsid w:val="00A1766A"/>
    <w:rsid w:val="00A176AA"/>
    <w:rsid w:val="00A17B8C"/>
    <w:rsid w:val="00A17BD9"/>
    <w:rsid w:val="00A20104"/>
    <w:rsid w:val="00A20D71"/>
    <w:rsid w:val="00A20EF7"/>
    <w:rsid w:val="00A2122D"/>
    <w:rsid w:val="00A21A65"/>
    <w:rsid w:val="00A21CCA"/>
    <w:rsid w:val="00A2210F"/>
    <w:rsid w:val="00A22556"/>
    <w:rsid w:val="00A2321B"/>
    <w:rsid w:val="00A23327"/>
    <w:rsid w:val="00A23D58"/>
    <w:rsid w:val="00A23D84"/>
    <w:rsid w:val="00A23E23"/>
    <w:rsid w:val="00A2410C"/>
    <w:rsid w:val="00A24450"/>
    <w:rsid w:val="00A247C5"/>
    <w:rsid w:val="00A24EF7"/>
    <w:rsid w:val="00A25027"/>
    <w:rsid w:val="00A2513C"/>
    <w:rsid w:val="00A256A2"/>
    <w:rsid w:val="00A256DF"/>
    <w:rsid w:val="00A25E77"/>
    <w:rsid w:val="00A264FD"/>
    <w:rsid w:val="00A2651A"/>
    <w:rsid w:val="00A2680B"/>
    <w:rsid w:val="00A26B8F"/>
    <w:rsid w:val="00A26DFF"/>
    <w:rsid w:val="00A27369"/>
    <w:rsid w:val="00A278ED"/>
    <w:rsid w:val="00A27B79"/>
    <w:rsid w:val="00A302B8"/>
    <w:rsid w:val="00A30C35"/>
    <w:rsid w:val="00A30C71"/>
    <w:rsid w:val="00A30EED"/>
    <w:rsid w:val="00A312D2"/>
    <w:rsid w:val="00A31875"/>
    <w:rsid w:val="00A318C3"/>
    <w:rsid w:val="00A328B6"/>
    <w:rsid w:val="00A32B42"/>
    <w:rsid w:val="00A32B7F"/>
    <w:rsid w:val="00A33AEC"/>
    <w:rsid w:val="00A33B1A"/>
    <w:rsid w:val="00A34525"/>
    <w:rsid w:val="00A3466A"/>
    <w:rsid w:val="00A3498C"/>
    <w:rsid w:val="00A34BE6"/>
    <w:rsid w:val="00A34EAE"/>
    <w:rsid w:val="00A34F56"/>
    <w:rsid w:val="00A353A8"/>
    <w:rsid w:val="00A3597A"/>
    <w:rsid w:val="00A35D53"/>
    <w:rsid w:val="00A36A22"/>
    <w:rsid w:val="00A36AC9"/>
    <w:rsid w:val="00A36AE7"/>
    <w:rsid w:val="00A36C14"/>
    <w:rsid w:val="00A36C1F"/>
    <w:rsid w:val="00A3729C"/>
    <w:rsid w:val="00A37B96"/>
    <w:rsid w:val="00A37F20"/>
    <w:rsid w:val="00A400C2"/>
    <w:rsid w:val="00A40437"/>
    <w:rsid w:val="00A41033"/>
    <w:rsid w:val="00A41429"/>
    <w:rsid w:val="00A421AD"/>
    <w:rsid w:val="00A4220A"/>
    <w:rsid w:val="00A4289C"/>
    <w:rsid w:val="00A43420"/>
    <w:rsid w:val="00A43857"/>
    <w:rsid w:val="00A43D34"/>
    <w:rsid w:val="00A43D84"/>
    <w:rsid w:val="00A443CA"/>
    <w:rsid w:val="00A44E23"/>
    <w:rsid w:val="00A44F8B"/>
    <w:rsid w:val="00A45627"/>
    <w:rsid w:val="00A45E3C"/>
    <w:rsid w:val="00A462A5"/>
    <w:rsid w:val="00A46841"/>
    <w:rsid w:val="00A469DB"/>
    <w:rsid w:val="00A46B9E"/>
    <w:rsid w:val="00A4784C"/>
    <w:rsid w:val="00A506A6"/>
    <w:rsid w:val="00A50831"/>
    <w:rsid w:val="00A50BEC"/>
    <w:rsid w:val="00A513D3"/>
    <w:rsid w:val="00A524B2"/>
    <w:rsid w:val="00A525F1"/>
    <w:rsid w:val="00A526E4"/>
    <w:rsid w:val="00A52705"/>
    <w:rsid w:val="00A529CC"/>
    <w:rsid w:val="00A5362C"/>
    <w:rsid w:val="00A536CB"/>
    <w:rsid w:val="00A53E52"/>
    <w:rsid w:val="00A54114"/>
    <w:rsid w:val="00A541B3"/>
    <w:rsid w:val="00A542D4"/>
    <w:rsid w:val="00A548B9"/>
    <w:rsid w:val="00A54A44"/>
    <w:rsid w:val="00A54D33"/>
    <w:rsid w:val="00A54E1A"/>
    <w:rsid w:val="00A55224"/>
    <w:rsid w:val="00A5568F"/>
    <w:rsid w:val="00A570DC"/>
    <w:rsid w:val="00A57106"/>
    <w:rsid w:val="00A57219"/>
    <w:rsid w:val="00A5785E"/>
    <w:rsid w:val="00A579BA"/>
    <w:rsid w:val="00A57E0B"/>
    <w:rsid w:val="00A57FAB"/>
    <w:rsid w:val="00A604DE"/>
    <w:rsid w:val="00A60FBA"/>
    <w:rsid w:val="00A6129E"/>
    <w:rsid w:val="00A61449"/>
    <w:rsid w:val="00A61C21"/>
    <w:rsid w:val="00A628C0"/>
    <w:rsid w:val="00A62FBE"/>
    <w:rsid w:val="00A632C3"/>
    <w:rsid w:val="00A63BBE"/>
    <w:rsid w:val="00A6460C"/>
    <w:rsid w:val="00A65074"/>
    <w:rsid w:val="00A65650"/>
    <w:rsid w:val="00A65D52"/>
    <w:rsid w:val="00A66177"/>
    <w:rsid w:val="00A66197"/>
    <w:rsid w:val="00A6631D"/>
    <w:rsid w:val="00A66417"/>
    <w:rsid w:val="00A666C6"/>
    <w:rsid w:val="00A66A73"/>
    <w:rsid w:val="00A671DA"/>
    <w:rsid w:val="00A67733"/>
    <w:rsid w:val="00A67961"/>
    <w:rsid w:val="00A7021E"/>
    <w:rsid w:val="00A70A68"/>
    <w:rsid w:val="00A71031"/>
    <w:rsid w:val="00A71920"/>
    <w:rsid w:val="00A71BD0"/>
    <w:rsid w:val="00A71BD2"/>
    <w:rsid w:val="00A71D0F"/>
    <w:rsid w:val="00A729E5"/>
    <w:rsid w:val="00A72EF9"/>
    <w:rsid w:val="00A73521"/>
    <w:rsid w:val="00A7366B"/>
    <w:rsid w:val="00A7386F"/>
    <w:rsid w:val="00A73D6D"/>
    <w:rsid w:val="00A746CA"/>
    <w:rsid w:val="00A74992"/>
    <w:rsid w:val="00A7604A"/>
    <w:rsid w:val="00A7669D"/>
    <w:rsid w:val="00A766E5"/>
    <w:rsid w:val="00A77501"/>
    <w:rsid w:val="00A77985"/>
    <w:rsid w:val="00A81154"/>
    <w:rsid w:val="00A81DF4"/>
    <w:rsid w:val="00A82435"/>
    <w:rsid w:val="00A82993"/>
    <w:rsid w:val="00A82DE7"/>
    <w:rsid w:val="00A82DEE"/>
    <w:rsid w:val="00A830D9"/>
    <w:rsid w:val="00A83A1A"/>
    <w:rsid w:val="00A841B4"/>
    <w:rsid w:val="00A848DA"/>
    <w:rsid w:val="00A84D46"/>
    <w:rsid w:val="00A84E04"/>
    <w:rsid w:val="00A8566C"/>
    <w:rsid w:val="00A85856"/>
    <w:rsid w:val="00A85A64"/>
    <w:rsid w:val="00A85AEC"/>
    <w:rsid w:val="00A85C64"/>
    <w:rsid w:val="00A85F4B"/>
    <w:rsid w:val="00A86C1F"/>
    <w:rsid w:val="00A874E1"/>
    <w:rsid w:val="00A90225"/>
    <w:rsid w:val="00A90374"/>
    <w:rsid w:val="00A90548"/>
    <w:rsid w:val="00A9073A"/>
    <w:rsid w:val="00A90D9E"/>
    <w:rsid w:val="00A9151B"/>
    <w:rsid w:val="00A91B09"/>
    <w:rsid w:val="00A91DE0"/>
    <w:rsid w:val="00A928CA"/>
    <w:rsid w:val="00A92C7D"/>
    <w:rsid w:val="00A92ECD"/>
    <w:rsid w:val="00A93606"/>
    <w:rsid w:val="00A937E6"/>
    <w:rsid w:val="00A93AE1"/>
    <w:rsid w:val="00A944FC"/>
    <w:rsid w:val="00A94951"/>
    <w:rsid w:val="00A94C59"/>
    <w:rsid w:val="00A94DC3"/>
    <w:rsid w:val="00A95063"/>
    <w:rsid w:val="00A95278"/>
    <w:rsid w:val="00A953E1"/>
    <w:rsid w:val="00A9575A"/>
    <w:rsid w:val="00A95978"/>
    <w:rsid w:val="00A95A92"/>
    <w:rsid w:val="00A95FFB"/>
    <w:rsid w:val="00A96602"/>
    <w:rsid w:val="00A968C9"/>
    <w:rsid w:val="00A96FBA"/>
    <w:rsid w:val="00A97BB0"/>
    <w:rsid w:val="00AA00B8"/>
    <w:rsid w:val="00AA0194"/>
    <w:rsid w:val="00AA03B4"/>
    <w:rsid w:val="00AA04B9"/>
    <w:rsid w:val="00AA0656"/>
    <w:rsid w:val="00AA0913"/>
    <w:rsid w:val="00AA0C0B"/>
    <w:rsid w:val="00AA0DFA"/>
    <w:rsid w:val="00AA1012"/>
    <w:rsid w:val="00AA13E0"/>
    <w:rsid w:val="00AA13E5"/>
    <w:rsid w:val="00AA2C40"/>
    <w:rsid w:val="00AA2F88"/>
    <w:rsid w:val="00AA339D"/>
    <w:rsid w:val="00AA39E5"/>
    <w:rsid w:val="00AA3A0E"/>
    <w:rsid w:val="00AA40E4"/>
    <w:rsid w:val="00AA4108"/>
    <w:rsid w:val="00AA4182"/>
    <w:rsid w:val="00AA4C12"/>
    <w:rsid w:val="00AA4E9B"/>
    <w:rsid w:val="00AA5104"/>
    <w:rsid w:val="00AA5851"/>
    <w:rsid w:val="00AA5D62"/>
    <w:rsid w:val="00AA5FCD"/>
    <w:rsid w:val="00AA60B7"/>
    <w:rsid w:val="00AA66FC"/>
    <w:rsid w:val="00AA69C5"/>
    <w:rsid w:val="00AA772C"/>
    <w:rsid w:val="00AA7A61"/>
    <w:rsid w:val="00AA7E3A"/>
    <w:rsid w:val="00AB0137"/>
    <w:rsid w:val="00AB0517"/>
    <w:rsid w:val="00AB07B3"/>
    <w:rsid w:val="00AB0808"/>
    <w:rsid w:val="00AB081D"/>
    <w:rsid w:val="00AB1692"/>
    <w:rsid w:val="00AB2910"/>
    <w:rsid w:val="00AB2958"/>
    <w:rsid w:val="00AB2F61"/>
    <w:rsid w:val="00AB30C3"/>
    <w:rsid w:val="00AB317B"/>
    <w:rsid w:val="00AB3633"/>
    <w:rsid w:val="00AB429E"/>
    <w:rsid w:val="00AB47AC"/>
    <w:rsid w:val="00AB48EA"/>
    <w:rsid w:val="00AB4E7A"/>
    <w:rsid w:val="00AB55B0"/>
    <w:rsid w:val="00AB63BC"/>
    <w:rsid w:val="00AB655A"/>
    <w:rsid w:val="00AB6700"/>
    <w:rsid w:val="00AB6BEE"/>
    <w:rsid w:val="00AB6D5F"/>
    <w:rsid w:val="00AB6FA7"/>
    <w:rsid w:val="00AB733D"/>
    <w:rsid w:val="00AB73EF"/>
    <w:rsid w:val="00AB797D"/>
    <w:rsid w:val="00AB7A93"/>
    <w:rsid w:val="00AB7D92"/>
    <w:rsid w:val="00AC0925"/>
    <w:rsid w:val="00AC0998"/>
    <w:rsid w:val="00AC0CC0"/>
    <w:rsid w:val="00AC1328"/>
    <w:rsid w:val="00AC13BC"/>
    <w:rsid w:val="00AC13C9"/>
    <w:rsid w:val="00AC1931"/>
    <w:rsid w:val="00AC19BA"/>
    <w:rsid w:val="00AC20A8"/>
    <w:rsid w:val="00AC21F8"/>
    <w:rsid w:val="00AC2832"/>
    <w:rsid w:val="00AC2AF5"/>
    <w:rsid w:val="00AC30FD"/>
    <w:rsid w:val="00AC37FC"/>
    <w:rsid w:val="00AC3B8F"/>
    <w:rsid w:val="00AC3C2F"/>
    <w:rsid w:val="00AC3C7A"/>
    <w:rsid w:val="00AC46C1"/>
    <w:rsid w:val="00AC4AA7"/>
    <w:rsid w:val="00AC4C49"/>
    <w:rsid w:val="00AC4E92"/>
    <w:rsid w:val="00AC56FD"/>
    <w:rsid w:val="00AC5B07"/>
    <w:rsid w:val="00AC5B4D"/>
    <w:rsid w:val="00AC642C"/>
    <w:rsid w:val="00AC663C"/>
    <w:rsid w:val="00AC68DB"/>
    <w:rsid w:val="00AC7963"/>
    <w:rsid w:val="00AC798F"/>
    <w:rsid w:val="00AC7C2C"/>
    <w:rsid w:val="00AC7E9E"/>
    <w:rsid w:val="00AC7EA9"/>
    <w:rsid w:val="00AD0184"/>
    <w:rsid w:val="00AD0B8B"/>
    <w:rsid w:val="00AD0D73"/>
    <w:rsid w:val="00AD0DCA"/>
    <w:rsid w:val="00AD0F5D"/>
    <w:rsid w:val="00AD1360"/>
    <w:rsid w:val="00AD2CEE"/>
    <w:rsid w:val="00AD3222"/>
    <w:rsid w:val="00AD3413"/>
    <w:rsid w:val="00AD4C0A"/>
    <w:rsid w:val="00AD4C94"/>
    <w:rsid w:val="00AD5822"/>
    <w:rsid w:val="00AD5A58"/>
    <w:rsid w:val="00AD5D6F"/>
    <w:rsid w:val="00AD5D8F"/>
    <w:rsid w:val="00AD620F"/>
    <w:rsid w:val="00AD6665"/>
    <w:rsid w:val="00AD6BEB"/>
    <w:rsid w:val="00AD7900"/>
    <w:rsid w:val="00AD79F0"/>
    <w:rsid w:val="00AD7A60"/>
    <w:rsid w:val="00AE03D5"/>
    <w:rsid w:val="00AE042E"/>
    <w:rsid w:val="00AE0594"/>
    <w:rsid w:val="00AE08E0"/>
    <w:rsid w:val="00AE14EE"/>
    <w:rsid w:val="00AE1758"/>
    <w:rsid w:val="00AE18B6"/>
    <w:rsid w:val="00AE1A5A"/>
    <w:rsid w:val="00AE1D15"/>
    <w:rsid w:val="00AE1FD5"/>
    <w:rsid w:val="00AE220C"/>
    <w:rsid w:val="00AE2FA3"/>
    <w:rsid w:val="00AE3A7E"/>
    <w:rsid w:val="00AE3C55"/>
    <w:rsid w:val="00AE3DFA"/>
    <w:rsid w:val="00AE42B8"/>
    <w:rsid w:val="00AE43A9"/>
    <w:rsid w:val="00AE4667"/>
    <w:rsid w:val="00AE4817"/>
    <w:rsid w:val="00AE54E1"/>
    <w:rsid w:val="00AE5D5A"/>
    <w:rsid w:val="00AE5DD4"/>
    <w:rsid w:val="00AE7814"/>
    <w:rsid w:val="00AE7B15"/>
    <w:rsid w:val="00AF0521"/>
    <w:rsid w:val="00AF0524"/>
    <w:rsid w:val="00AF11F2"/>
    <w:rsid w:val="00AF137D"/>
    <w:rsid w:val="00AF1DF6"/>
    <w:rsid w:val="00AF25C7"/>
    <w:rsid w:val="00AF2D2B"/>
    <w:rsid w:val="00AF3C15"/>
    <w:rsid w:val="00AF3F11"/>
    <w:rsid w:val="00AF3FF9"/>
    <w:rsid w:val="00AF4042"/>
    <w:rsid w:val="00AF4946"/>
    <w:rsid w:val="00AF4E42"/>
    <w:rsid w:val="00AF4F89"/>
    <w:rsid w:val="00AF569F"/>
    <w:rsid w:val="00AF575A"/>
    <w:rsid w:val="00AF5825"/>
    <w:rsid w:val="00AF61CE"/>
    <w:rsid w:val="00AF6AFA"/>
    <w:rsid w:val="00AF6B0B"/>
    <w:rsid w:val="00AF7764"/>
    <w:rsid w:val="00AF7986"/>
    <w:rsid w:val="00AF7AC1"/>
    <w:rsid w:val="00AF7AD2"/>
    <w:rsid w:val="00B0072D"/>
    <w:rsid w:val="00B01E75"/>
    <w:rsid w:val="00B02830"/>
    <w:rsid w:val="00B02FC2"/>
    <w:rsid w:val="00B04535"/>
    <w:rsid w:val="00B04567"/>
    <w:rsid w:val="00B047E8"/>
    <w:rsid w:val="00B05380"/>
    <w:rsid w:val="00B05913"/>
    <w:rsid w:val="00B0640B"/>
    <w:rsid w:val="00B069C6"/>
    <w:rsid w:val="00B07125"/>
    <w:rsid w:val="00B075F1"/>
    <w:rsid w:val="00B07A4F"/>
    <w:rsid w:val="00B07B11"/>
    <w:rsid w:val="00B07E21"/>
    <w:rsid w:val="00B07FE0"/>
    <w:rsid w:val="00B1084A"/>
    <w:rsid w:val="00B11093"/>
    <w:rsid w:val="00B11254"/>
    <w:rsid w:val="00B11337"/>
    <w:rsid w:val="00B11B2E"/>
    <w:rsid w:val="00B129E0"/>
    <w:rsid w:val="00B129E7"/>
    <w:rsid w:val="00B12AD6"/>
    <w:rsid w:val="00B12BA2"/>
    <w:rsid w:val="00B1311E"/>
    <w:rsid w:val="00B13D6F"/>
    <w:rsid w:val="00B14673"/>
    <w:rsid w:val="00B14728"/>
    <w:rsid w:val="00B14D9A"/>
    <w:rsid w:val="00B15490"/>
    <w:rsid w:val="00B155A4"/>
    <w:rsid w:val="00B15666"/>
    <w:rsid w:val="00B16724"/>
    <w:rsid w:val="00B16B7F"/>
    <w:rsid w:val="00B16EF0"/>
    <w:rsid w:val="00B170F4"/>
    <w:rsid w:val="00B177FB"/>
    <w:rsid w:val="00B203C5"/>
    <w:rsid w:val="00B20DC1"/>
    <w:rsid w:val="00B22A95"/>
    <w:rsid w:val="00B23110"/>
    <w:rsid w:val="00B234B4"/>
    <w:rsid w:val="00B23697"/>
    <w:rsid w:val="00B238C7"/>
    <w:rsid w:val="00B239DA"/>
    <w:rsid w:val="00B23B5B"/>
    <w:rsid w:val="00B24135"/>
    <w:rsid w:val="00B2426C"/>
    <w:rsid w:val="00B250C4"/>
    <w:rsid w:val="00B25B56"/>
    <w:rsid w:val="00B263DC"/>
    <w:rsid w:val="00B26781"/>
    <w:rsid w:val="00B2722D"/>
    <w:rsid w:val="00B276DB"/>
    <w:rsid w:val="00B277C1"/>
    <w:rsid w:val="00B2786D"/>
    <w:rsid w:val="00B27AAF"/>
    <w:rsid w:val="00B27C31"/>
    <w:rsid w:val="00B3063B"/>
    <w:rsid w:val="00B30656"/>
    <w:rsid w:val="00B30776"/>
    <w:rsid w:val="00B30BC2"/>
    <w:rsid w:val="00B30F54"/>
    <w:rsid w:val="00B30F74"/>
    <w:rsid w:val="00B311E9"/>
    <w:rsid w:val="00B318FD"/>
    <w:rsid w:val="00B31DB8"/>
    <w:rsid w:val="00B32E08"/>
    <w:rsid w:val="00B32E4B"/>
    <w:rsid w:val="00B332B5"/>
    <w:rsid w:val="00B33BD0"/>
    <w:rsid w:val="00B344B5"/>
    <w:rsid w:val="00B34896"/>
    <w:rsid w:val="00B34954"/>
    <w:rsid w:val="00B34989"/>
    <w:rsid w:val="00B34BE0"/>
    <w:rsid w:val="00B34D4E"/>
    <w:rsid w:val="00B3552F"/>
    <w:rsid w:val="00B358D2"/>
    <w:rsid w:val="00B35B71"/>
    <w:rsid w:val="00B35B7F"/>
    <w:rsid w:val="00B35BC7"/>
    <w:rsid w:val="00B362CA"/>
    <w:rsid w:val="00B365BB"/>
    <w:rsid w:val="00B3681A"/>
    <w:rsid w:val="00B368E8"/>
    <w:rsid w:val="00B369C5"/>
    <w:rsid w:val="00B36C09"/>
    <w:rsid w:val="00B36D53"/>
    <w:rsid w:val="00B37151"/>
    <w:rsid w:val="00B40BB1"/>
    <w:rsid w:val="00B40E04"/>
    <w:rsid w:val="00B41737"/>
    <w:rsid w:val="00B41B39"/>
    <w:rsid w:val="00B421B1"/>
    <w:rsid w:val="00B42801"/>
    <w:rsid w:val="00B42B23"/>
    <w:rsid w:val="00B430AF"/>
    <w:rsid w:val="00B45E65"/>
    <w:rsid w:val="00B460C1"/>
    <w:rsid w:val="00B46477"/>
    <w:rsid w:val="00B47131"/>
    <w:rsid w:val="00B47EF4"/>
    <w:rsid w:val="00B47F09"/>
    <w:rsid w:val="00B50564"/>
    <w:rsid w:val="00B5059B"/>
    <w:rsid w:val="00B50B4C"/>
    <w:rsid w:val="00B515F9"/>
    <w:rsid w:val="00B519AB"/>
    <w:rsid w:val="00B51D67"/>
    <w:rsid w:val="00B52CBE"/>
    <w:rsid w:val="00B52E7B"/>
    <w:rsid w:val="00B52F6B"/>
    <w:rsid w:val="00B53800"/>
    <w:rsid w:val="00B53867"/>
    <w:rsid w:val="00B53E78"/>
    <w:rsid w:val="00B543CB"/>
    <w:rsid w:val="00B543FD"/>
    <w:rsid w:val="00B553EB"/>
    <w:rsid w:val="00B55538"/>
    <w:rsid w:val="00B5598F"/>
    <w:rsid w:val="00B560C3"/>
    <w:rsid w:val="00B56208"/>
    <w:rsid w:val="00B566CB"/>
    <w:rsid w:val="00B57015"/>
    <w:rsid w:val="00B5799E"/>
    <w:rsid w:val="00B579A5"/>
    <w:rsid w:val="00B57C17"/>
    <w:rsid w:val="00B57D8C"/>
    <w:rsid w:val="00B60208"/>
    <w:rsid w:val="00B6127A"/>
    <w:rsid w:val="00B61B4B"/>
    <w:rsid w:val="00B61EBB"/>
    <w:rsid w:val="00B62B1E"/>
    <w:rsid w:val="00B62D99"/>
    <w:rsid w:val="00B63DE0"/>
    <w:rsid w:val="00B6563E"/>
    <w:rsid w:val="00B658B5"/>
    <w:rsid w:val="00B65A90"/>
    <w:rsid w:val="00B65E1C"/>
    <w:rsid w:val="00B66221"/>
    <w:rsid w:val="00B666BD"/>
    <w:rsid w:val="00B67046"/>
    <w:rsid w:val="00B67588"/>
    <w:rsid w:val="00B67A79"/>
    <w:rsid w:val="00B70493"/>
    <w:rsid w:val="00B7103C"/>
    <w:rsid w:val="00B7138F"/>
    <w:rsid w:val="00B7163A"/>
    <w:rsid w:val="00B716C6"/>
    <w:rsid w:val="00B7189A"/>
    <w:rsid w:val="00B72239"/>
    <w:rsid w:val="00B729B6"/>
    <w:rsid w:val="00B72B1E"/>
    <w:rsid w:val="00B72F69"/>
    <w:rsid w:val="00B73366"/>
    <w:rsid w:val="00B7392C"/>
    <w:rsid w:val="00B73971"/>
    <w:rsid w:val="00B73E0D"/>
    <w:rsid w:val="00B73ECC"/>
    <w:rsid w:val="00B74250"/>
    <w:rsid w:val="00B742B0"/>
    <w:rsid w:val="00B74D99"/>
    <w:rsid w:val="00B752BC"/>
    <w:rsid w:val="00B75501"/>
    <w:rsid w:val="00B75B7C"/>
    <w:rsid w:val="00B76587"/>
    <w:rsid w:val="00B76A65"/>
    <w:rsid w:val="00B76BAB"/>
    <w:rsid w:val="00B76DF1"/>
    <w:rsid w:val="00B77623"/>
    <w:rsid w:val="00B77AB5"/>
    <w:rsid w:val="00B80423"/>
    <w:rsid w:val="00B804C5"/>
    <w:rsid w:val="00B806FB"/>
    <w:rsid w:val="00B807C1"/>
    <w:rsid w:val="00B80A55"/>
    <w:rsid w:val="00B8120E"/>
    <w:rsid w:val="00B81B7E"/>
    <w:rsid w:val="00B81FB1"/>
    <w:rsid w:val="00B821CE"/>
    <w:rsid w:val="00B82E25"/>
    <w:rsid w:val="00B83042"/>
    <w:rsid w:val="00B8508A"/>
    <w:rsid w:val="00B850BF"/>
    <w:rsid w:val="00B85774"/>
    <w:rsid w:val="00B85C0B"/>
    <w:rsid w:val="00B8637F"/>
    <w:rsid w:val="00B863C2"/>
    <w:rsid w:val="00B86BE2"/>
    <w:rsid w:val="00B86E76"/>
    <w:rsid w:val="00B86FAF"/>
    <w:rsid w:val="00B871D5"/>
    <w:rsid w:val="00B907C8"/>
    <w:rsid w:val="00B90A47"/>
    <w:rsid w:val="00B90BA6"/>
    <w:rsid w:val="00B91832"/>
    <w:rsid w:val="00B91C05"/>
    <w:rsid w:val="00B91DF5"/>
    <w:rsid w:val="00B922FF"/>
    <w:rsid w:val="00B925CF"/>
    <w:rsid w:val="00B93080"/>
    <w:rsid w:val="00B93445"/>
    <w:rsid w:val="00B934C4"/>
    <w:rsid w:val="00B935C5"/>
    <w:rsid w:val="00B93F1C"/>
    <w:rsid w:val="00B944CC"/>
    <w:rsid w:val="00B94820"/>
    <w:rsid w:val="00B94E87"/>
    <w:rsid w:val="00B94E96"/>
    <w:rsid w:val="00B9519E"/>
    <w:rsid w:val="00B9556A"/>
    <w:rsid w:val="00B95FF5"/>
    <w:rsid w:val="00B963B7"/>
    <w:rsid w:val="00B96537"/>
    <w:rsid w:val="00B970B2"/>
    <w:rsid w:val="00B970CA"/>
    <w:rsid w:val="00B97377"/>
    <w:rsid w:val="00B97A1B"/>
    <w:rsid w:val="00BA08D9"/>
    <w:rsid w:val="00BA0ED9"/>
    <w:rsid w:val="00BA1105"/>
    <w:rsid w:val="00BA132D"/>
    <w:rsid w:val="00BA18FA"/>
    <w:rsid w:val="00BA1B4D"/>
    <w:rsid w:val="00BA1E78"/>
    <w:rsid w:val="00BA2111"/>
    <w:rsid w:val="00BA22C0"/>
    <w:rsid w:val="00BA3439"/>
    <w:rsid w:val="00BA47F4"/>
    <w:rsid w:val="00BA4D81"/>
    <w:rsid w:val="00BA4DA1"/>
    <w:rsid w:val="00BA52AE"/>
    <w:rsid w:val="00BA582E"/>
    <w:rsid w:val="00BA5A44"/>
    <w:rsid w:val="00BA5EF4"/>
    <w:rsid w:val="00BA6F3A"/>
    <w:rsid w:val="00BA724C"/>
    <w:rsid w:val="00BA7FDA"/>
    <w:rsid w:val="00BB2E86"/>
    <w:rsid w:val="00BB33A6"/>
    <w:rsid w:val="00BB38BD"/>
    <w:rsid w:val="00BB38EE"/>
    <w:rsid w:val="00BB398B"/>
    <w:rsid w:val="00BB3C74"/>
    <w:rsid w:val="00BB44BA"/>
    <w:rsid w:val="00BB4820"/>
    <w:rsid w:val="00BB4C63"/>
    <w:rsid w:val="00BB52CD"/>
    <w:rsid w:val="00BB5762"/>
    <w:rsid w:val="00BB6368"/>
    <w:rsid w:val="00BB63A8"/>
    <w:rsid w:val="00BB6710"/>
    <w:rsid w:val="00BC07B8"/>
    <w:rsid w:val="00BC08C4"/>
    <w:rsid w:val="00BC0B0C"/>
    <w:rsid w:val="00BC0D40"/>
    <w:rsid w:val="00BC0E72"/>
    <w:rsid w:val="00BC117A"/>
    <w:rsid w:val="00BC26AE"/>
    <w:rsid w:val="00BC2A74"/>
    <w:rsid w:val="00BC2DC4"/>
    <w:rsid w:val="00BC3B48"/>
    <w:rsid w:val="00BC3FF3"/>
    <w:rsid w:val="00BC4671"/>
    <w:rsid w:val="00BC4815"/>
    <w:rsid w:val="00BC553A"/>
    <w:rsid w:val="00BC6315"/>
    <w:rsid w:val="00BC6339"/>
    <w:rsid w:val="00BC6510"/>
    <w:rsid w:val="00BC7A0A"/>
    <w:rsid w:val="00BD009D"/>
    <w:rsid w:val="00BD017D"/>
    <w:rsid w:val="00BD02E3"/>
    <w:rsid w:val="00BD0311"/>
    <w:rsid w:val="00BD0405"/>
    <w:rsid w:val="00BD05A4"/>
    <w:rsid w:val="00BD1300"/>
    <w:rsid w:val="00BD152A"/>
    <w:rsid w:val="00BD2F19"/>
    <w:rsid w:val="00BD32B8"/>
    <w:rsid w:val="00BD3538"/>
    <w:rsid w:val="00BD4353"/>
    <w:rsid w:val="00BD4432"/>
    <w:rsid w:val="00BD4485"/>
    <w:rsid w:val="00BD4A4C"/>
    <w:rsid w:val="00BD4EFE"/>
    <w:rsid w:val="00BD59BB"/>
    <w:rsid w:val="00BD5F6F"/>
    <w:rsid w:val="00BD612F"/>
    <w:rsid w:val="00BD6840"/>
    <w:rsid w:val="00BD6E27"/>
    <w:rsid w:val="00BD7413"/>
    <w:rsid w:val="00BD7A80"/>
    <w:rsid w:val="00BD7E31"/>
    <w:rsid w:val="00BE000A"/>
    <w:rsid w:val="00BE0D57"/>
    <w:rsid w:val="00BE1FD5"/>
    <w:rsid w:val="00BE2C24"/>
    <w:rsid w:val="00BE37E5"/>
    <w:rsid w:val="00BE3BF8"/>
    <w:rsid w:val="00BE3EF8"/>
    <w:rsid w:val="00BE3F8A"/>
    <w:rsid w:val="00BE483A"/>
    <w:rsid w:val="00BE48C4"/>
    <w:rsid w:val="00BE4C62"/>
    <w:rsid w:val="00BE51C4"/>
    <w:rsid w:val="00BE56D8"/>
    <w:rsid w:val="00BE5A62"/>
    <w:rsid w:val="00BE656C"/>
    <w:rsid w:val="00BE671C"/>
    <w:rsid w:val="00BE6D05"/>
    <w:rsid w:val="00BE771E"/>
    <w:rsid w:val="00BE780F"/>
    <w:rsid w:val="00BF0211"/>
    <w:rsid w:val="00BF0EF0"/>
    <w:rsid w:val="00BF109D"/>
    <w:rsid w:val="00BF1CC3"/>
    <w:rsid w:val="00BF2E12"/>
    <w:rsid w:val="00BF2F5C"/>
    <w:rsid w:val="00BF3D9B"/>
    <w:rsid w:val="00BF4257"/>
    <w:rsid w:val="00BF4420"/>
    <w:rsid w:val="00BF4867"/>
    <w:rsid w:val="00BF4D36"/>
    <w:rsid w:val="00BF5569"/>
    <w:rsid w:val="00BF5636"/>
    <w:rsid w:val="00BF57C1"/>
    <w:rsid w:val="00BF58A9"/>
    <w:rsid w:val="00BF6950"/>
    <w:rsid w:val="00BF6B2B"/>
    <w:rsid w:val="00BF6C11"/>
    <w:rsid w:val="00BF6E2C"/>
    <w:rsid w:val="00BF791E"/>
    <w:rsid w:val="00C0010B"/>
    <w:rsid w:val="00C00BF7"/>
    <w:rsid w:val="00C0215D"/>
    <w:rsid w:val="00C024F2"/>
    <w:rsid w:val="00C02529"/>
    <w:rsid w:val="00C02C8C"/>
    <w:rsid w:val="00C0302C"/>
    <w:rsid w:val="00C03218"/>
    <w:rsid w:val="00C03CDD"/>
    <w:rsid w:val="00C03DBD"/>
    <w:rsid w:val="00C0458E"/>
    <w:rsid w:val="00C0478B"/>
    <w:rsid w:val="00C04AB7"/>
    <w:rsid w:val="00C06067"/>
    <w:rsid w:val="00C066DD"/>
    <w:rsid w:val="00C06AC7"/>
    <w:rsid w:val="00C06D99"/>
    <w:rsid w:val="00C07EAB"/>
    <w:rsid w:val="00C118AA"/>
    <w:rsid w:val="00C12089"/>
    <w:rsid w:val="00C12249"/>
    <w:rsid w:val="00C12CB7"/>
    <w:rsid w:val="00C13095"/>
    <w:rsid w:val="00C13DCD"/>
    <w:rsid w:val="00C14D11"/>
    <w:rsid w:val="00C15B0D"/>
    <w:rsid w:val="00C15CAE"/>
    <w:rsid w:val="00C15CC6"/>
    <w:rsid w:val="00C15E77"/>
    <w:rsid w:val="00C15EF5"/>
    <w:rsid w:val="00C160BB"/>
    <w:rsid w:val="00C1677A"/>
    <w:rsid w:val="00C16A35"/>
    <w:rsid w:val="00C17504"/>
    <w:rsid w:val="00C1766C"/>
    <w:rsid w:val="00C17A9B"/>
    <w:rsid w:val="00C201D8"/>
    <w:rsid w:val="00C203A2"/>
    <w:rsid w:val="00C207FE"/>
    <w:rsid w:val="00C20F77"/>
    <w:rsid w:val="00C20FBB"/>
    <w:rsid w:val="00C219B1"/>
    <w:rsid w:val="00C21C22"/>
    <w:rsid w:val="00C21E6B"/>
    <w:rsid w:val="00C221C6"/>
    <w:rsid w:val="00C22225"/>
    <w:rsid w:val="00C22526"/>
    <w:rsid w:val="00C22EAD"/>
    <w:rsid w:val="00C23106"/>
    <w:rsid w:val="00C2398E"/>
    <w:rsid w:val="00C23B09"/>
    <w:rsid w:val="00C2439B"/>
    <w:rsid w:val="00C247F1"/>
    <w:rsid w:val="00C24B8B"/>
    <w:rsid w:val="00C24E3C"/>
    <w:rsid w:val="00C24F3A"/>
    <w:rsid w:val="00C2597B"/>
    <w:rsid w:val="00C25A7D"/>
    <w:rsid w:val="00C25E69"/>
    <w:rsid w:val="00C26A60"/>
    <w:rsid w:val="00C26FFF"/>
    <w:rsid w:val="00C271DD"/>
    <w:rsid w:val="00C27842"/>
    <w:rsid w:val="00C27C31"/>
    <w:rsid w:val="00C27C7A"/>
    <w:rsid w:val="00C30BB1"/>
    <w:rsid w:val="00C31218"/>
    <w:rsid w:val="00C321A3"/>
    <w:rsid w:val="00C321A9"/>
    <w:rsid w:val="00C32284"/>
    <w:rsid w:val="00C32458"/>
    <w:rsid w:val="00C32BA3"/>
    <w:rsid w:val="00C33284"/>
    <w:rsid w:val="00C33CF8"/>
    <w:rsid w:val="00C34773"/>
    <w:rsid w:val="00C34D21"/>
    <w:rsid w:val="00C34F08"/>
    <w:rsid w:val="00C35765"/>
    <w:rsid w:val="00C35B64"/>
    <w:rsid w:val="00C35CBD"/>
    <w:rsid w:val="00C363FA"/>
    <w:rsid w:val="00C36576"/>
    <w:rsid w:val="00C367F5"/>
    <w:rsid w:val="00C3701A"/>
    <w:rsid w:val="00C37704"/>
    <w:rsid w:val="00C40253"/>
    <w:rsid w:val="00C409DC"/>
    <w:rsid w:val="00C40B1F"/>
    <w:rsid w:val="00C40BB1"/>
    <w:rsid w:val="00C41303"/>
    <w:rsid w:val="00C414EC"/>
    <w:rsid w:val="00C41B26"/>
    <w:rsid w:val="00C4293A"/>
    <w:rsid w:val="00C43204"/>
    <w:rsid w:val="00C436D4"/>
    <w:rsid w:val="00C43E9F"/>
    <w:rsid w:val="00C43FED"/>
    <w:rsid w:val="00C43FFD"/>
    <w:rsid w:val="00C4418D"/>
    <w:rsid w:val="00C448DA"/>
    <w:rsid w:val="00C44AD0"/>
    <w:rsid w:val="00C45173"/>
    <w:rsid w:val="00C45868"/>
    <w:rsid w:val="00C459E3"/>
    <w:rsid w:val="00C45AEA"/>
    <w:rsid w:val="00C4625D"/>
    <w:rsid w:val="00C46A6F"/>
    <w:rsid w:val="00C50DA5"/>
    <w:rsid w:val="00C51E36"/>
    <w:rsid w:val="00C51E3A"/>
    <w:rsid w:val="00C52A3B"/>
    <w:rsid w:val="00C53146"/>
    <w:rsid w:val="00C534B8"/>
    <w:rsid w:val="00C54B05"/>
    <w:rsid w:val="00C55645"/>
    <w:rsid w:val="00C55879"/>
    <w:rsid w:val="00C55A39"/>
    <w:rsid w:val="00C56754"/>
    <w:rsid w:val="00C56AD5"/>
    <w:rsid w:val="00C56BE2"/>
    <w:rsid w:val="00C56D2E"/>
    <w:rsid w:val="00C61069"/>
    <w:rsid w:val="00C610FA"/>
    <w:rsid w:val="00C6154B"/>
    <w:rsid w:val="00C616DE"/>
    <w:rsid w:val="00C61E00"/>
    <w:rsid w:val="00C61EF8"/>
    <w:rsid w:val="00C62562"/>
    <w:rsid w:val="00C62D46"/>
    <w:rsid w:val="00C62F59"/>
    <w:rsid w:val="00C63093"/>
    <w:rsid w:val="00C639A9"/>
    <w:rsid w:val="00C63F43"/>
    <w:rsid w:val="00C64671"/>
    <w:rsid w:val="00C64844"/>
    <w:rsid w:val="00C64ED3"/>
    <w:rsid w:val="00C65092"/>
    <w:rsid w:val="00C652EF"/>
    <w:rsid w:val="00C65350"/>
    <w:rsid w:val="00C67586"/>
    <w:rsid w:val="00C67689"/>
    <w:rsid w:val="00C67BA2"/>
    <w:rsid w:val="00C67C0B"/>
    <w:rsid w:val="00C704D7"/>
    <w:rsid w:val="00C70876"/>
    <w:rsid w:val="00C71886"/>
    <w:rsid w:val="00C71C83"/>
    <w:rsid w:val="00C724FE"/>
    <w:rsid w:val="00C72A15"/>
    <w:rsid w:val="00C7330F"/>
    <w:rsid w:val="00C73F24"/>
    <w:rsid w:val="00C741A3"/>
    <w:rsid w:val="00C743B7"/>
    <w:rsid w:val="00C74730"/>
    <w:rsid w:val="00C74B4F"/>
    <w:rsid w:val="00C7763C"/>
    <w:rsid w:val="00C7771A"/>
    <w:rsid w:val="00C80299"/>
    <w:rsid w:val="00C806FE"/>
    <w:rsid w:val="00C80A60"/>
    <w:rsid w:val="00C813D7"/>
    <w:rsid w:val="00C817FC"/>
    <w:rsid w:val="00C82992"/>
    <w:rsid w:val="00C82F3B"/>
    <w:rsid w:val="00C83328"/>
    <w:rsid w:val="00C83739"/>
    <w:rsid w:val="00C83DD5"/>
    <w:rsid w:val="00C840B5"/>
    <w:rsid w:val="00C843C3"/>
    <w:rsid w:val="00C8441A"/>
    <w:rsid w:val="00C849E4"/>
    <w:rsid w:val="00C850EF"/>
    <w:rsid w:val="00C857A5"/>
    <w:rsid w:val="00C857C9"/>
    <w:rsid w:val="00C85F59"/>
    <w:rsid w:val="00C876B0"/>
    <w:rsid w:val="00C9080E"/>
    <w:rsid w:val="00C90DD9"/>
    <w:rsid w:val="00C90F05"/>
    <w:rsid w:val="00C91391"/>
    <w:rsid w:val="00C91B2D"/>
    <w:rsid w:val="00C92265"/>
    <w:rsid w:val="00C922B7"/>
    <w:rsid w:val="00C922F1"/>
    <w:rsid w:val="00C92470"/>
    <w:rsid w:val="00C9282D"/>
    <w:rsid w:val="00C92C63"/>
    <w:rsid w:val="00C92E34"/>
    <w:rsid w:val="00C93CDA"/>
    <w:rsid w:val="00C9402B"/>
    <w:rsid w:val="00C940E4"/>
    <w:rsid w:val="00C94404"/>
    <w:rsid w:val="00C949AE"/>
    <w:rsid w:val="00C94D09"/>
    <w:rsid w:val="00C95064"/>
    <w:rsid w:val="00C95166"/>
    <w:rsid w:val="00C95F51"/>
    <w:rsid w:val="00C96407"/>
    <w:rsid w:val="00CA108D"/>
    <w:rsid w:val="00CA20F1"/>
    <w:rsid w:val="00CA21E1"/>
    <w:rsid w:val="00CA260F"/>
    <w:rsid w:val="00CA2653"/>
    <w:rsid w:val="00CA2AC4"/>
    <w:rsid w:val="00CA2C29"/>
    <w:rsid w:val="00CA2E3E"/>
    <w:rsid w:val="00CA30FE"/>
    <w:rsid w:val="00CA35FC"/>
    <w:rsid w:val="00CA3C65"/>
    <w:rsid w:val="00CA4460"/>
    <w:rsid w:val="00CA466B"/>
    <w:rsid w:val="00CA5606"/>
    <w:rsid w:val="00CA5FC2"/>
    <w:rsid w:val="00CA6726"/>
    <w:rsid w:val="00CA7203"/>
    <w:rsid w:val="00CA77A1"/>
    <w:rsid w:val="00CA7826"/>
    <w:rsid w:val="00CA7B44"/>
    <w:rsid w:val="00CB0106"/>
    <w:rsid w:val="00CB043B"/>
    <w:rsid w:val="00CB09AA"/>
    <w:rsid w:val="00CB1759"/>
    <w:rsid w:val="00CB2346"/>
    <w:rsid w:val="00CB23B0"/>
    <w:rsid w:val="00CB23CD"/>
    <w:rsid w:val="00CB2854"/>
    <w:rsid w:val="00CB31F8"/>
    <w:rsid w:val="00CB39A9"/>
    <w:rsid w:val="00CB4712"/>
    <w:rsid w:val="00CB592A"/>
    <w:rsid w:val="00CB5C7D"/>
    <w:rsid w:val="00CB5D6B"/>
    <w:rsid w:val="00CB5FA4"/>
    <w:rsid w:val="00CB61EF"/>
    <w:rsid w:val="00CB64E5"/>
    <w:rsid w:val="00CB65BF"/>
    <w:rsid w:val="00CB6648"/>
    <w:rsid w:val="00CB6EE6"/>
    <w:rsid w:val="00CB731B"/>
    <w:rsid w:val="00CC00EE"/>
    <w:rsid w:val="00CC0769"/>
    <w:rsid w:val="00CC099D"/>
    <w:rsid w:val="00CC0E68"/>
    <w:rsid w:val="00CC19CA"/>
    <w:rsid w:val="00CC1C9E"/>
    <w:rsid w:val="00CC1DA1"/>
    <w:rsid w:val="00CC2719"/>
    <w:rsid w:val="00CC2B1A"/>
    <w:rsid w:val="00CC39C3"/>
    <w:rsid w:val="00CC3A00"/>
    <w:rsid w:val="00CC4EAB"/>
    <w:rsid w:val="00CC55F8"/>
    <w:rsid w:val="00CC5989"/>
    <w:rsid w:val="00CC59F8"/>
    <w:rsid w:val="00CC64BF"/>
    <w:rsid w:val="00CC6635"/>
    <w:rsid w:val="00CC6AAC"/>
    <w:rsid w:val="00CC6B1D"/>
    <w:rsid w:val="00CC7403"/>
    <w:rsid w:val="00CC7D8B"/>
    <w:rsid w:val="00CC7E48"/>
    <w:rsid w:val="00CC7ED0"/>
    <w:rsid w:val="00CD0A0C"/>
    <w:rsid w:val="00CD1513"/>
    <w:rsid w:val="00CD158D"/>
    <w:rsid w:val="00CD16E8"/>
    <w:rsid w:val="00CD1716"/>
    <w:rsid w:val="00CD218E"/>
    <w:rsid w:val="00CD22BF"/>
    <w:rsid w:val="00CD30AB"/>
    <w:rsid w:val="00CD3130"/>
    <w:rsid w:val="00CD3C1A"/>
    <w:rsid w:val="00CD3F56"/>
    <w:rsid w:val="00CD4072"/>
    <w:rsid w:val="00CD4378"/>
    <w:rsid w:val="00CD43CC"/>
    <w:rsid w:val="00CD440A"/>
    <w:rsid w:val="00CD441D"/>
    <w:rsid w:val="00CD4C05"/>
    <w:rsid w:val="00CD5309"/>
    <w:rsid w:val="00CD5E4A"/>
    <w:rsid w:val="00CD6E88"/>
    <w:rsid w:val="00CD6EDB"/>
    <w:rsid w:val="00CD73C7"/>
    <w:rsid w:val="00CD7761"/>
    <w:rsid w:val="00CE0033"/>
    <w:rsid w:val="00CE0BB0"/>
    <w:rsid w:val="00CE0DED"/>
    <w:rsid w:val="00CE141A"/>
    <w:rsid w:val="00CE1B85"/>
    <w:rsid w:val="00CE20E5"/>
    <w:rsid w:val="00CE2E75"/>
    <w:rsid w:val="00CE316D"/>
    <w:rsid w:val="00CE3313"/>
    <w:rsid w:val="00CE3CE4"/>
    <w:rsid w:val="00CE4F62"/>
    <w:rsid w:val="00CE52A1"/>
    <w:rsid w:val="00CE54F5"/>
    <w:rsid w:val="00CE5D78"/>
    <w:rsid w:val="00CE6188"/>
    <w:rsid w:val="00CE624E"/>
    <w:rsid w:val="00CE6582"/>
    <w:rsid w:val="00CE794C"/>
    <w:rsid w:val="00CF0C20"/>
    <w:rsid w:val="00CF0F27"/>
    <w:rsid w:val="00CF0F54"/>
    <w:rsid w:val="00CF1130"/>
    <w:rsid w:val="00CF180A"/>
    <w:rsid w:val="00CF1FBD"/>
    <w:rsid w:val="00CF2D86"/>
    <w:rsid w:val="00CF330C"/>
    <w:rsid w:val="00CF38EE"/>
    <w:rsid w:val="00CF4343"/>
    <w:rsid w:val="00CF4F55"/>
    <w:rsid w:val="00CF51E5"/>
    <w:rsid w:val="00CF5287"/>
    <w:rsid w:val="00CF6D6A"/>
    <w:rsid w:val="00CF6DA4"/>
    <w:rsid w:val="00CF71B8"/>
    <w:rsid w:val="00CF7B30"/>
    <w:rsid w:val="00CF7FDF"/>
    <w:rsid w:val="00D0073E"/>
    <w:rsid w:val="00D00813"/>
    <w:rsid w:val="00D00DDF"/>
    <w:rsid w:val="00D00E0C"/>
    <w:rsid w:val="00D01244"/>
    <w:rsid w:val="00D01947"/>
    <w:rsid w:val="00D01CE3"/>
    <w:rsid w:val="00D024D7"/>
    <w:rsid w:val="00D02527"/>
    <w:rsid w:val="00D03446"/>
    <w:rsid w:val="00D03D3F"/>
    <w:rsid w:val="00D03D8B"/>
    <w:rsid w:val="00D04126"/>
    <w:rsid w:val="00D054EA"/>
    <w:rsid w:val="00D0556A"/>
    <w:rsid w:val="00D06442"/>
    <w:rsid w:val="00D068A6"/>
    <w:rsid w:val="00D069BA"/>
    <w:rsid w:val="00D07516"/>
    <w:rsid w:val="00D105C2"/>
    <w:rsid w:val="00D10915"/>
    <w:rsid w:val="00D10F37"/>
    <w:rsid w:val="00D112B5"/>
    <w:rsid w:val="00D117ED"/>
    <w:rsid w:val="00D12BC0"/>
    <w:rsid w:val="00D12BF7"/>
    <w:rsid w:val="00D12D1D"/>
    <w:rsid w:val="00D13291"/>
    <w:rsid w:val="00D14B8C"/>
    <w:rsid w:val="00D14DF0"/>
    <w:rsid w:val="00D15785"/>
    <w:rsid w:val="00D15947"/>
    <w:rsid w:val="00D15B10"/>
    <w:rsid w:val="00D16411"/>
    <w:rsid w:val="00D16793"/>
    <w:rsid w:val="00D16826"/>
    <w:rsid w:val="00D170BB"/>
    <w:rsid w:val="00D17425"/>
    <w:rsid w:val="00D20C14"/>
    <w:rsid w:val="00D20C6C"/>
    <w:rsid w:val="00D218A0"/>
    <w:rsid w:val="00D223A1"/>
    <w:rsid w:val="00D22A7B"/>
    <w:rsid w:val="00D23341"/>
    <w:rsid w:val="00D23AB3"/>
    <w:rsid w:val="00D24428"/>
    <w:rsid w:val="00D246B4"/>
    <w:rsid w:val="00D2570A"/>
    <w:rsid w:val="00D2580E"/>
    <w:rsid w:val="00D26277"/>
    <w:rsid w:val="00D2651B"/>
    <w:rsid w:val="00D27041"/>
    <w:rsid w:val="00D27682"/>
    <w:rsid w:val="00D2794D"/>
    <w:rsid w:val="00D27DAA"/>
    <w:rsid w:val="00D30C5E"/>
    <w:rsid w:val="00D3106D"/>
    <w:rsid w:val="00D3117E"/>
    <w:rsid w:val="00D31238"/>
    <w:rsid w:val="00D3133C"/>
    <w:rsid w:val="00D32691"/>
    <w:rsid w:val="00D3318F"/>
    <w:rsid w:val="00D331B4"/>
    <w:rsid w:val="00D33319"/>
    <w:rsid w:val="00D335F6"/>
    <w:rsid w:val="00D33E4C"/>
    <w:rsid w:val="00D34587"/>
    <w:rsid w:val="00D347F6"/>
    <w:rsid w:val="00D352FF"/>
    <w:rsid w:val="00D35DE8"/>
    <w:rsid w:val="00D36E4B"/>
    <w:rsid w:val="00D3720E"/>
    <w:rsid w:val="00D3731A"/>
    <w:rsid w:val="00D37634"/>
    <w:rsid w:val="00D402DF"/>
    <w:rsid w:val="00D4067F"/>
    <w:rsid w:val="00D407A8"/>
    <w:rsid w:val="00D40D48"/>
    <w:rsid w:val="00D41772"/>
    <w:rsid w:val="00D420AA"/>
    <w:rsid w:val="00D43DED"/>
    <w:rsid w:val="00D4455F"/>
    <w:rsid w:val="00D44867"/>
    <w:rsid w:val="00D44E50"/>
    <w:rsid w:val="00D45447"/>
    <w:rsid w:val="00D45B5A"/>
    <w:rsid w:val="00D4608B"/>
    <w:rsid w:val="00D46139"/>
    <w:rsid w:val="00D46216"/>
    <w:rsid w:val="00D46369"/>
    <w:rsid w:val="00D467BB"/>
    <w:rsid w:val="00D475CE"/>
    <w:rsid w:val="00D47906"/>
    <w:rsid w:val="00D47917"/>
    <w:rsid w:val="00D47B33"/>
    <w:rsid w:val="00D5033B"/>
    <w:rsid w:val="00D509B4"/>
    <w:rsid w:val="00D52283"/>
    <w:rsid w:val="00D52466"/>
    <w:rsid w:val="00D52C54"/>
    <w:rsid w:val="00D53BD1"/>
    <w:rsid w:val="00D53EF4"/>
    <w:rsid w:val="00D54143"/>
    <w:rsid w:val="00D54290"/>
    <w:rsid w:val="00D54583"/>
    <w:rsid w:val="00D54D95"/>
    <w:rsid w:val="00D55102"/>
    <w:rsid w:val="00D55935"/>
    <w:rsid w:val="00D55AF6"/>
    <w:rsid w:val="00D55EAD"/>
    <w:rsid w:val="00D55FC4"/>
    <w:rsid w:val="00D561A5"/>
    <w:rsid w:val="00D56245"/>
    <w:rsid w:val="00D563C8"/>
    <w:rsid w:val="00D57325"/>
    <w:rsid w:val="00D6003D"/>
    <w:rsid w:val="00D60773"/>
    <w:rsid w:val="00D613D5"/>
    <w:rsid w:val="00D61697"/>
    <w:rsid w:val="00D61786"/>
    <w:rsid w:val="00D6178C"/>
    <w:rsid w:val="00D61D05"/>
    <w:rsid w:val="00D61D07"/>
    <w:rsid w:val="00D61EDF"/>
    <w:rsid w:val="00D62226"/>
    <w:rsid w:val="00D6291C"/>
    <w:rsid w:val="00D6297F"/>
    <w:rsid w:val="00D63DB2"/>
    <w:rsid w:val="00D6482E"/>
    <w:rsid w:val="00D65C87"/>
    <w:rsid w:val="00D65DBA"/>
    <w:rsid w:val="00D666A2"/>
    <w:rsid w:val="00D669D6"/>
    <w:rsid w:val="00D66B53"/>
    <w:rsid w:val="00D679A7"/>
    <w:rsid w:val="00D705EC"/>
    <w:rsid w:val="00D70E16"/>
    <w:rsid w:val="00D712CE"/>
    <w:rsid w:val="00D72432"/>
    <w:rsid w:val="00D72671"/>
    <w:rsid w:val="00D72BD9"/>
    <w:rsid w:val="00D72C3B"/>
    <w:rsid w:val="00D7371C"/>
    <w:rsid w:val="00D73F41"/>
    <w:rsid w:val="00D74187"/>
    <w:rsid w:val="00D743AD"/>
    <w:rsid w:val="00D74EE6"/>
    <w:rsid w:val="00D7548F"/>
    <w:rsid w:val="00D754D9"/>
    <w:rsid w:val="00D75814"/>
    <w:rsid w:val="00D7659E"/>
    <w:rsid w:val="00D76AB5"/>
    <w:rsid w:val="00D76C35"/>
    <w:rsid w:val="00D76F69"/>
    <w:rsid w:val="00D77177"/>
    <w:rsid w:val="00D77333"/>
    <w:rsid w:val="00D774CC"/>
    <w:rsid w:val="00D802AC"/>
    <w:rsid w:val="00D8036E"/>
    <w:rsid w:val="00D80639"/>
    <w:rsid w:val="00D8079B"/>
    <w:rsid w:val="00D80B4E"/>
    <w:rsid w:val="00D8132E"/>
    <w:rsid w:val="00D82E42"/>
    <w:rsid w:val="00D83793"/>
    <w:rsid w:val="00D838DE"/>
    <w:rsid w:val="00D84411"/>
    <w:rsid w:val="00D8486C"/>
    <w:rsid w:val="00D84A18"/>
    <w:rsid w:val="00D86278"/>
    <w:rsid w:val="00D86FC1"/>
    <w:rsid w:val="00D87307"/>
    <w:rsid w:val="00D8730F"/>
    <w:rsid w:val="00D873CF"/>
    <w:rsid w:val="00D87CB3"/>
    <w:rsid w:val="00D87E85"/>
    <w:rsid w:val="00D90347"/>
    <w:rsid w:val="00D907D2"/>
    <w:rsid w:val="00D90D9B"/>
    <w:rsid w:val="00D91490"/>
    <w:rsid w:val="00D914F4"/>
    <w:rsid w:val="00D919B8"/>
    <w:rsid w:val="00D9220E"/>
    <w:rsid w:val="00D923FD"/>
    <w:rsid w:val="00D92C95"/>
    <w:rsid w:val="00D93D49"/>
    <w:rsid w:val="00D93DEA"/>
    <w:rsid w:val="00D940F1"/>
    <w:rsid w:val="00D94286"/>
    <w:rsid w:val="00D944AF"/>
    <w:rsid w:val="00D94AF2"/>
    <w:rsid w:val="00D94E5C"/>
    <w:rsid w:val="00D95164"/>
    <w:rsid w:val="00D951F6"/>
    <w:rsid w:val="00D959B9"/>
    <w:rsid w:val="00D97916"/>
    <w:rsid w:val="00D97A6C"/>
    <w:rsid w:val="00D97F1F"/>
    <w:rsid w:val="00DA033D"/>
    <w:rsid w:val="00DA0E8B"/>
    <w:rsid w:val="00DA1CE2"/>
    <w:rsid w:val="00DA274F"/>
    <w:rsid w:val="00DA2868"/>
    <w:rsid w:val="00DA2FAC"/>
    <w:rsid w:val="00DA324D"/>
    <w:rsid w:val="00DA35F9"/>
    <w:rsid w:val="00DA4687"/>
    <w:rsid w:val="00DA47DD"/>
    <w:rsid w:val="00DA47EC"/>
    <w:rsid w:val="00DA4C42"/>
    <w:rsid w:val="00DA4F4E"/>
    <w:rsid w:val="00DA5563"/>
    <w:rsid w:val="00DA5AA5"/>
    <w:rsid w:val="00DA5E9F"/>
    <w:rsid w:val="00DA61CC"/>
    <w:rsid w:val="00DA655B"/>
    <w:rsid w:val="00DA668A"/>
    <w:rsid w:val="00DA6CD1"/>
    <w:rsid w:val="00DA6EC3"/>
    <w:rsid w:val="00DA7094"/>
    <w:rsid w:val="00DA7861"/>
    <w:rsid w:val="00DB0DAC"/>
    <w:rsid w:val="00DB0DD3"/>
    <w:rsid w:val="00DB1183"/>
    <w:rsid w:val="00DB19A4"/>
    <w:rsid w:val="00DB1AF6"/>
    <w:rsid w:val="00DB299C"/>
    <w:rsid w:val="00DB2CAA"/>
    <w:rsid w:val="00DB3438"/>
    <w:rsid w:val="00DB3D7A"/>
    <w:rsid w:val="00DB3FD3"/>
    <w:rsid w:val="00DB43FD"/>
    <w:rsid w:val="00DB475A"/>
    <w:rsid w:val="00DB4CEC"/>
    <w:rsid w:val="00DB65E7"/>
    <w:rsid w:val="00DB66DE"/>
    <w:rsid w:val="00DB6EFB"/>
    <w:rsid w:val="00DB7E63"/>
    <w:rsid w:val="00DB7FFD"/>
    <w:rsid w:val="00DC0FB5"/>
    <w:rsid w:val="00DC18C7"/>
    <w:rsid w:val="00DC1A5C"/>
    <w:rsid w:val="00DC1DF4"/>
    <w:rsid w:val="00DC2051"/>
    <w:rsid w:val="00DC2299"/>
    <w:rsid w:val="00DC2402"/>
    <w:rsid w:val="00DC26B6"/>
    <w:rsid w:val="00DC3667"/>
    <w:rsid w:val="00DC39AE"/>
    <w:rsid w:val="00DC4229"/>
    <w:rsid w:val="00DC43E9"/>
    <w:rsid w:val="00DC44E0"/>
    <w:rsid w:val="00DC4636"/>
    <w:rsid w:val="00DC4F4A"/>
    <w:rsid w:val="00DC500D"/>
    <w:rsid w:val="00DC531D"/>
    <w:rsid w:val="00DC5930"/>
    <w:rsid w:val="00DC599C"/>
    <w:rsid w:val="00DC5F7D"/>
    <w:rsid w:val="00DC5FD5"/>
    <w:rsid w:val="00DC6A17"/>
    <w:rsid w:val="00DC7E07"/>
    <w:rsid w:val="00DD0748"/>
    <w:rsid w:val="00DD0D26"/>
    <w:rsid w:val="00DD0F64"/>
    <w:rsid w:val="00DD13E0"/>
    <w:rsid w:val="00DD232C"/>
    <w:rsid w:val="00DD3856"/>
    <w:rsid w:val="00DD3B78"/>
    <w:rsid w:val="00DD4255"/>
    <w:rsid w:val="00DD4982"/>
    <w:rsid w:val="00DD4A80"/>
    <w:rsid w:val="00DD4DFE"/>
    <w:rsid w:val="00DD4FBA"/>
    <w:rsid w:val="00DD57A7"/>
    <w:rsid w:val="00DD583D"/>
    <w:rsid w:val="00DD5B22"/>
    <w:rsid w:val="00DD6622"/>
    <w:rsid w:val="00DD6898"/>
    <w:rsid w:val="00DD6B6C"/>
    <w:rsid w:val="00DD6F4E"/>
    <w:rsid w:val="00DD708C"/>
    <w:rsid w:val="00DD7296"/>
    <w:rsid w:val="00DD787F"/>
    <w:rsid w:val="00DD7A14"/>
    <w:rsid w:val="00DE046E"/>
    <w:rsid w:val="00DE0FF2"/>
    <w:rsid w:val="00DE1006"/>
    <w:rsid w:val="00DE1894"/>
    <w:rsid w:val="00DE2CF2"/>
    <w:rsid w:val="00DE3C35"/>
    <w:rsid w:val="00DE442B"/>
    <w:rsid w:val="00DE5512"/>
    <w:rsid w:val="00DE5778"/>
    <w:rsid w:val="00DE5D3D"/>
    <w:rsid w:val="00DE5D51"/>
    <w:rsid w:val="00DE5DC0"/>
    <w:rsid w:val="00DE5FD2"/>
    <w:rsid w:val="00DE6C40"/>
    <w:rsid w:val="00DE6EAB"/>
    <w:rsid w:val="00DE72B8"/>
    <w:rsid w:val="00DE73DA"/>
    <w:rsid w:val="00DE7BC2"/>
    <w:rsid w:val="00DE7D4B"/>
    <w:rsid w:val="00DF00A3"/>
    <w:rsid w:val="00DF06AB"/>
    <w:rsid w:val="00DF1934"/>
    <w:rsid w:val="00DF1AB5"/>
    <w:rsid w:val="00DF202A"/>
    <w:rsid w:val="00DF30D1"/>
    <w:rsid w:val="00DF376D"/>
    <w:rsid w:val="00DF3AC0"/>
    <w:rsid w:val="00DF3AF6"/>
    <w:rsid w:val="00DF4C22"/>
    <w:rsid w:val="00DF506B"/>
    <w:rsid w:val="00DF59C1"/>
    <w:rsid w:val="00DF5B40"/>
    <w:rsid w:val="00DF5D76"/>
    <w:rsid w:val="00DF5D96"/>
    <w:rsid w:val="00DF60D3"/>
    <w:rsid w:val="00DF634A"/>
    <w:rsid w:val="00DF6901"/>
    <w:rsid w:val="00DF6B7A"/>
    <w:rsid w:val="00DF6C77"/>
    <w:rsid w:val="00DF6D1B"/>
    <w:rsid w:val="00DF7FB2"/>
    <w:rsid w:val="00E00356"/>
    <w:rsid w:val="00E00372"/>
    <w:rsid w:val="00E0042F"/>
    <w:rsid w:val="00E009EE"/>
    <w:rsid w:val="00E00D25"/>
    <w:rsid w:val="00E01139"/>
    <w:rsid w:val="00E01F13"/>
    <w:rsid w:val="00E01FBB"/>
    <w:rsid w:val="00E0233E"/>
    <w:rsid w:val="00E032E6"/>
    <w:rsid w:val="00E0333E"/>
    <w:rsid w:val="00E03352"/>
    <w:rsid w:val="00E04169"/>
    <w:rsid w:val="00E044EF"/>
    <w:rsid w:val="00E045A4"/>
    <w:rsid w:val="00E048E9"/>
    <w:rsid w:val="00E049B0"/>
    <w:rsid w:val="00E04ACA"/>
    <w:rsid w:val="00E04AFB"/>
    <w:rsid w:val="00E05676"/>
    <w:rsid w:val="00E05688"/>
    <w:rsid w:val="00E05DB0"/>
    <w:rsid w:val="00E06B73"/>
    <w:rsid w:val="00E06DC6"/>
    <w:rsid w:val="00E07869"/>
    <w:rsid w:val="00E07CF3"/>
    <w:rsid w:val="00E07EF2"/>
    <w:rsid w:val="00E07F56"/>
    <w:rsid w:val="00E10740"/>
    <w:rsid w:val="00E111EC"/>
    <w:rsid w:val="00E11347"/>
    <w:rsid w:val="00E117CD"/>
    <w:rsid w:val="00E1203D"/>
    <w:rsid w:val="00E121AB"/>
    <w:rsid w:val="00E13680"/>
    <w:rsid w:val="00E14B42"/>
    <w:rsid w:val="00E154DA"/>
    <w:rsid w:val="00E15EF8"/>
    <w:rsid w:val="00E16099"/>
    <w:rsid w:val="00E1639D"/>
    <w:rsid w:val="00E165CA"/>
    <w:rsid w:val="00E167DE"/>
    <w:rsid w:val="00E17033"/>
    <w:rsid w:val="00E17E56"/>
    <w:rsid w:val="00E17FD1"/>
    <w:rsid w:val="00E20000"/>
    <w:rsid w:val="00E203E4"/>
    <w:rsid w:val="00E209F5"/>
    <w:rsid w:val="00E21CD1"/>
    <w:rsid w:val="00E22186"/>
    <w:rsid w:val="00E224B0"/>
    <w:rsid w:val="00E227DE"/>
    <w:rsid w:val="00E22A69"/>
    <w:rsid w:val="00E23014"/>
    <w:rsid w:val="00E237D1"/>
    <w:rsid w:val="00E23980"/>
    <w:rsid w:val="00E24383"/>
    <w:rsid w:val="00E24453"/>
    <w:rsid w:val="00E24832"/>
    <w:rsid w:val="00E24866"/>
    <w:rsid w:val="00E249D6"/>
    <w:rsid w:val="00E24F02"/>
    <w:rsid w:val="00E24FBB"/>
    <w:rsid w:val="00E25642"/>
    <w:rsid w:val="00E25667"/>
    <w:rsid w:val="00E2583F"/>
    <w:rsid w:val="00E25956"/>
    <w:rsid w:val="00E25D01"/>
    <w:rsid w:val="00E25EA9"/>
    <w:rsid w:val="00E26756"/>
    <w:rsid w:val="00E267C7"/>
    <w:rsid w:val="00E271AF"/>
    <w:rsid w:val="00E2784D"/>
    <w:rsid w:val="00E279B8"/>
    <w:rsid w:val="00E27C92"/>
    <w:rsid w:val="00E30D5B"/>
    <w:rsid w:val="00E30E1C"/>
    <w:rsid w:val="00E31377"/>
    <w:rsid w:val="00E3152F"/>
    <w:rsid w:val="00E31621"/>
    <w:rsid w:val="00E3251D"/>
    <w:rsid w:val="00E32663"/>
    <w:rsid w:val="00E328CF"/>
    <w:rsid w:val="00E32F2A"/>
    <w:rsid w:val="00E33008"/>
    <w:rsid w:val="00E33269"/>
    <w:rsid w:val="00E33F6A"/>
    <w:rsid w:val="00E34876"/>
    <w:rsid w:val="00E3492E"/>
    <w:rsid w:val="00E34D05"/>
    <w:rsid w:val="00E34DE4"/>
    <w:rsid w:val="00E3539E"/>
    <w:rsid w:val="00E3564E"/>
    <w:rsid w:val="00E35A4C"/>
    <w:rsid w:val="00E35C82"/>
    <w:rsid w:val="00E3664B"/>
    <w:rsid w:val="00E369F9"/>
    <w:rsid w:val="00E36E4B"/>
    <w:rsid w:val="00E37B86"/>
    <w:rsid w:val="00E37BE4"/>
    <w:rsid w:val="00E37C67"/>
    <w:rsid w:val="00E402C6"/>
    <w:rsid w:val="00E40357"/>
    <w:rsid w:val="00E40BF7"/>
    <w:rsid w:val="00E41388"/>
    <w:rsid w:val="00E41618"/>
    <w:rsid w:val="00E41842"/>
    <w:rsid w:val="00E41FBF"/>
    <w:rsid w:val="00E421CA"/>
    <w:rsid w:val="00E42723"/>
    <w:rsid w:val="00E428F8"/>
    <w:rsid w:val="00E42BA7"/>
    <w:rsid w:val="00E435BE"/>
    <w:rsid w:val="00E438A6"/>
    <w:rsid w:val="00E438B5"/>
    <w:rsid w:val="00E43BC4"/>
    <w:rsid w:val="00E441E9"/>
    <w:rsid w:val="00E44D1B"/>
    <w:rsid w:val="00E453C0"/>
    <w:rsid w:val="00E45BDE"/>
    <w:rsid w:val="00E45F1F"/>
    <w:rsid w:val="00E46564"/>
    <w:rsid w:val="00E46C9A"/>
    <w:rsid w:val="00E46D23"/>
    <w:rsid w:val="00E47018"/>
    <w:rsid w:val="00E470C8"/>
    <w:rsid w:val="00E47202"/>
    <w:rsid w:val="00E4759F"/>
    <w:rsid w:val="00E47B96"/>
    <w:rsid w:val="00E47FDB"/>
    <w:rsid w:val="00E511FF"/>
    <w:rsid w:val="00E515CD"/>
    <w:rsid w:val="00E51912"/>
    <w:rsid w:val="00E51964"/>
    <w:rsid w:val="00E51CF8"/>
    <w:rsid w:val="00E523C5"/>
    <w:rsid w:val="00E530C7"/>
    <w:rsid w:val="00E54356"/>
    <w:rsid w:val="00E543B2"/>
    <w:rsid w:val="00E544F7"/>
    <w:rsid w:val="00E54606"/>
    <w:rsid w:val="00E5476B"/>
    <w:rsid w:val="00E547BE"/>
    <w:rsid w:val="00E548A9"/>
    <w:rsid w:val="00E5492A"/>
    <w:rsid w:val="00E54BF4"/>
    <w:rsid w:val="00E555BD"/>
    <w:rsid w:val="00E55EEB"/>
    <w:rsid w:val="00E560C6"/>
    <w:rsid w:val="00E5673C"/>
    <w:rsid w:val="00E56879"/>
    <w:rsid w:val="00E5695B"/>
    <w:rsid w:val="00E57B9E"/>
    <w:rsid w:val="00E57E0C"/>
    <w:rsid w:val="00E6016E"/>
    <w:rsid w:val="00E60484"/>
    <w:rsid w:val="00E604A9"/>
    <w:rsid w:val="00E60733"/>
    <w:rsid w:val="00E60C1A"/>
    <w:rsid w:val="00E628BF"/>
    <w:rsid w:val="00E63059"/>
    <w:rsid w:val="00E638FC"/>
    <w:rsid w:val="00E63C26"/>
    <w:rsid w:val="00E6429B"/>
    <w:rsid w:val="00E642C9"/>
    <w:rsid w:val="00E6461B"/>
    <w:rsid w:val="00E64B6D"/>
    <w:rsid w:val="00E64E86"/>
    <w:rsid w:val="00E64EA7"/>
    <w:rsid w:val="00E654A7"/>
    <w:rsid w:val="00E65551"/>
    <w:rsid w:val="00E65632"/>
    <w:rsid w:val="00E659CC"/>
    <w:rsid w:val="00E662A4"/>
    <w:rsid w:val="00E666A6"/>
    <w:rsid w:val="00E66819"/>
    <w:rsid w:val="00E669AC"/>
    <w:rsid w:val="00E66B0A"/>
    <w:rsid w:val="00E70024"/>
    <w:rsid w:val="00E70B5A"/>
    <w:rsid w:val="00E72869"/>
    <w:rsid w:val="00E7306C"/>
    <w:rsid w:val="00E73F7F"/>
    <w:rsid w:val="00E742B9"/>
    <w:rsid w:val="00E742FA"/>
    <w:rsid w:val="00E74A53"/>
    <w:rsid w:val="00E74E13"/>
    <w:rsid w:val="00E74F06"/>
    <w:rsid w:val="00E753CE"/>
    <w:rsid w:val="00E753E2"/>
    <w:rsid w:val="00E757E5"/>
    <w:rsid w:val="00E75D73"/>
    <w:rsid w:val="00E761E3"/>
    <w:rsid w:val="00E76538"/>
    <w:rsid w:val="00E76CD5"/>
    <w:rsid w:val="00E76D2D"/>
    <w:rsid w:val="00E76D32"/>
    <w:rsid w:val="00E8003B"/>
    <w:rsid w:val="00E80F70"/>
    <w:rsid w:val="00E81335"/>
    <w:rsid w:val="00E81353"/>
    <w:rsid w:val="00E8180C"/>
    <w:rsid w:val="00E81F0C"/>
    <w:rsid w:val="00E82CFB"/>
    <w:rsid w:val="00E83299"/>
    <w:rsid w:val="00E83761"/>
    <w:rsid w:val="00E847F6"/>
    <w:rsid w:val="00E84C3D"/>
    <w:rsid w:val="00E84F24"/>
    <w:rsid w:val="00E85044"/>
    <w:rsid w:val="00E8544C"/>
    <w:rsid w:val="00E85D20"/>
    <w:rsid w:val="00E86150"/>
    <w:rsid w:val="00E866DD"/>
    <w:rsid w:val="00E86AF8"/>
    <w:rsid w:val="00E86B82"/>
    <w:rsid w:val="00E87661"/>
    <w:rsid w:val="00E87D38"/>
    <w:rsid w:val="00E87EF5"/>
    <w:rsid w:val="00E90F1E"/>
    <w:rsid w:val="00E91186"/>
    <w:rsid w:val="00E91334"/>
    <w:rsid w:val="00E92011"/>
    <w:rsid w:val="00E9285F"/>
    <w:rsid w:val="00E92CFC"/>
    <w:rsid w:val="00E93590"/>
    <w:rsid w:val="00E936C0"/>
    <w:rsid w:val="00E938BF"/>
    <w:rsid w:val="00E93945"/>
    <w:rsid w:val="00E93EA4"/>
    <w:rsid w:val="00E94D67"/>
    <w:rsid w:val="00E95963"/>
    <w:rsid w:val="00E95A45"/>
    <w:rsid w:val="00E960BA"/>
    <w:rsid w:val="00E96732"/>
    <w:rsid w:val="00E96A8F"/>
    <w:rsid w:val="00E96A90"/>
    <w:rsid w:val="00E970DC"/>
    <w:rsid w:val="00E9742E"/>
    <w:rsid w:val="00E97D8D"/>
    <w:rsid w:val="00EA050A"/>
    <w:rsid w:val="00EA088D"/>
    <w:rsid w:val="00EA142B"/>
    <w:rsid w:val="00EA14E8"/>
    <w:rsid w:val="00EA1636"/>
    <w:rsid w:val="00EA1B56"/>
    <w:rsid w:val="00EA2566"/>
    <w:rsid w:val="00EA3311"/>
    <w:rsid w:val="00EA38C1"/>
    <w:rsid w:val="00EA407C"/>
    <w:rsid w:val="00EA4721"/>
    <w:rsid w:val="00EA4E4C"/>
    <w:rsid w:val="00EA5035"/>
    <w:rsid w:val="00EA5CE6"/>
    <w:rsid w:val="00EA6CE4"/>
    <w:rsid w:val="00EA76A3"/>
    <w:rsid w:val="00EB04EF"/>
    <w:rsid w:val="00EB05AD"/>
    <w:rsid w:val="00EB07BE"/>
    <w:rsid w:val="00EB0C15"/>
    <w:rsid w:val="00EB0CFC"/>
    <w:rsid w:val="00EB0E2D"/>
    <w:rsid w:val="00EB1878"/>
    <w:rsid w:val="00EB19EE"/>
    <w:rsid w:val="00EB1B1B"/>
    <w:rsid w:val="00EB2397"/>
    <w:rsid w:val="00EB24A9"/>
    <w:rsid w:val="00EB287B"/>
    <w:rsid w:val="00EB2A4F"/>
    <w:rsid w:val="00EB2AC0"/>
    <w:rsid w:val="00EB2CB4"/>
    <w:rsid w:val="00EB39E4"/>
    <w:rsid w:val="00EB3D86"/>
    <w:rsid w:val="00EB426D"/>
    <w:rsid w:val="00EB4B94"/>
    <w:rsid w:val="00EB4EF4"/>
    <w:rsid w:val="00EB58A8"/>
    <w:rsid w:val="00EB5F0A"/>
    <w:rsid w:val="00EB6420"/>
    <w:rsid w:val="00EB6B1F"/>
    <w:rsid w:val="00EB6E9C"/>
    <w:rsid w:val="00EB71F4"/>
    <w:rsid w:val="00EC0567"/>
    <w:rsid w:val="00EC05CD"/>
    <w:rsid w:val="00EC06E4"/>
    <w:rsid w:val="00EC0C00"/>
    <w:rsid w:val="00EC14E6"/>
    <w:rsid w:val="00EC1D80"/>
    <w:rsid w:val="00EC231A"/>
    <w:rsid w:val="00EC2986"/>
    <w:rsid w:val="00EC2BD3"/>
    <w:rsid w:val="00EC33F0"/>
    <w:rsid w:val="00EC394A"/>
    <w:rsid w:val="00EC3CF0"/>
    <w:rsid w:val="00EC3E2C"/>
    <w:rsid w:val="00EC42DF"/>
    <w:rsid w:val="00EC44DC"/>
    <w:rsid w:val="00EC4827"/>
    <w:rsid w:val="00EC48DC"/>
    <w:rsid w:val="00EC4904"/>
    <w:rsid w:val="00EC4B70"/>
    <w:rsid w:val="00EC5397"/>
    <w:rsid w:val="00EC59FF"/>
    <w:rsid w:val="00EC63FF"/>
    <w:rsid w:val="00EC66BD"/>
    <w:rsid w:val="00EC7048"/>
    <w:rsid w:val="00EC7819"/>
    <w:rsid w:val="00EC7D43"/>
    <w:rsid w:val="00EC7F7E"/>
    <w:rsid w:val="00ED0200"/>
    <w:rsid w:val="00ED19EC"/>
    <w:rsid w:val="00ED2316"/>
    <w:rsid w:val="00ED2668"/>
    <w:rsid w:val="00ED2DA0"/>
    <w:rsid w:val="00ED3023"/>
    <w:rsid w:val="00ED4C2F"/>
    <w:rsid w:val="00ED5AE7"/>
    <w:rsid w:val="00ED5AEC"/>
    <w:rsid w:val="00ED6786"/>
    <w:rsid w:val="00ED6A11"/>
    <w:rsid w:val="00ED6EA4"/>
    <w:rsid w:val="00ED6FF0"/>
    <w:rsid w:val="00ED714F"/>
    <w:rsid w:val="00ED71B4"/>
    <w:rsid w:val="00ED7704"/>
    <w:rsid w:val="00ED7ECA"/>
    <w:rsid w:val="00EE0431"/>
    <w:rsid w:val="00EE1651"/>
    <w:rsid w:val="00EE25E3"/>
    <w:rsid w:val="00EE32DF"/>
    <w:rsid w:val="00EE33C6"/>
    <w:rsid w:val="00EE33D6"/>
    <w:rsid w:val="00EE35EA"/>
    <w:rsid w:val="00EE3B3F"/>
    <w:rsid w:val="00EE40B9"/>
    <w:rsid w:val="00EE486E"/>
    <w:rsid w:val="00EE5103"/>
    <w:rsid w:val="00EE51A3"/>
    <w:rsid w:val="00EE51FB"/>
    <w:rsid w:val="00EE56E2"/>
    <w:rsid w:val="00EE5D0B"/>
    <w:rsid w:val="00EE5E10"/>
    <w:rsid w:val="00EE70C9"/>
    <w:rsid w:val="00EE7271"/>
    <w:rsid w:val="00EF0806"/>
    <w:rsid w:val="00EF0828"/>
    <w:rsid w:val="00EF0C1A"/>
    <w:rsid w:val="00EF104D"/>
    <w:rsid w:val="00EF117F"/>
    <w:rsid w:val="00EF1864"/>
    <w:rsid w:val="00EF18DA"/>
    <w:rsid w:val="00EF1BB6"/>
    <w:rsid w:val="00EF1CC8"/>
    <w:rsid w:val="00EF1E84"/>
    <w:rsid w:val="00EF2134"/>
    <w:rsid w:val="00EF240D"/>
    <w:rsid w:val="00EF2BFB"/>
    <w:rsid w:val="00EF2D2D"/>
    <w:rsid w:val="00EF2D99"/>
    <w:rsid w:val="00EF3028"/>
    <w:rsid w:val="00EF399F"/>
    <w:rsid w:val="00EF442A"/>
    <w:rsid w:val="00EF44A4"/>
    <w:rsid w:val="00EF4BF0"/>
    <w:rsid w:val="00EF6046"/>
    <w:rsid w:val="00EF657D"/>
    <w:rsid w:val="00EF6C81"/>
    <w:rsid w:val="00EF707F"/>
    <w:rsid w:val="00EF7C2E"/>
    <w:rsid w:val="00EF7D3B"/>
    <w:rsid w:val="00EF7ED0"/>
    <w:rsid w:val="00EF7FDD"/>
    <w:rsid w:val="00EF7FE7"/>
    <w:rsid w:val="00F008BB"/>
    <w:rsid w:val="00F00FB6"/>
    <w:rsid w:val="00F015A3"/>
    <w:rsid w:val="00F01722"/>
    <w:rsid w:val="00F01868"/>
    <w:rsid w:val="00F024D2"/>
    <w:rsid w:val="00F025B9"/>
    <w:rsid w:val="00F02612"/>
    <w:rsid w:val="00F03530"/>
    <w:rsid w:val="00F039F5"/>
    <w:rsid w:val="00F04E23"/>
    <w:rsid w:val="00F05C15"/>
    <w:rsid w:val="00F05D51"/>
    <w:rsid w:val="00F062B3"/>
    <w:rsid w:val="00F06CA7"/>
    <w:rsid w:val="00F070DA"/>
    <w:rsid w:val="00F07183"/>
    <w:rsid w:val="00F0735B"/>
    <w:rsid w:val="00F07CAC"/>
    <w:rsid w:val="00F105FF"/>
    <w:rsid w:val="00F1097F"/>
    <w:rsid w:val="00F10A2D"/>
    <w:rsid w:val="00F10BA7"/>
    <w:rsid w:val="00F113B4"/>
    <w:rsid w:val="00F12351"/>
    <w:rsid w:val="00F12836"/>
    <w:rsid w:val="00F12886"/>
    <w:rsid w:val="00F132C0"/>
    <w:rsid w:val="00F13724"/>
    <w:rsid w:val="00F138DA"/>
    <w:rsid w:val="00F143F6"/>
    <w:rsid w:val="00F14AC7"/>
    <w:rsid w:val="00F14BB1"/>
    <w:rsid w:val="00F151E7"/>
    <w:rsid w:val="00F15DED"/>
    <w:rsid w:val="00F16872"/>
    <w:rsid w:val="00F16A46"/>
    <w:rsid w:val="00F16B65"/>
    <w:rsid w:val="00F17A1B"/>
    <w:rsid w:val="00F17AAB"/>
    <w:rsid w:val="00F20368"/>
    <w:rsid w:val="00F2059F"/>
    <w:rsid w:val="00F20C30"/>
    <w:rsid w:val="00F20E5C"/>
    <w:rsid w:val="00F210C4"/>
    <w:rsid w:val="00F214C2"/>
    <w:rsid w:val="00F2159F"/>
    <w:rsid w:val="00F216E4"/>
    <w:rsid w:val="00F218C0"/>
    <w:rsid w:val="00F21B70"/>
    <w:rsid w:val="00F21DDD"/>
    <w:rsid w:val="00F22112"/>
    <w:rsid w:val="00F22D8A"/>
    <w:rsid w:val="00F234A1"/>
    <w:rsid w:val="00F236FF"/>
    <w:rsid w:val="00F24B5C"/>
    <w:rsid w:val="00F2502E"/>
    <w:rsid w:val="00F25247"/>
    <w:rsid w:val="00F252BB"/>
    <w:rsid w:val="00F256D7"/>
    <w:rsid w:val="00F260A9"/>
    <w:rsid w:val="00F26326"/>
    <w:rsid w:val="00F26C17"/>
    <w:rsid w:val="00F27463"/>
    <w:rsid w:val="00F27B66"/>
    <w:rsid w:val="00F27B94"/>
    <w:rsid w:val="00F27C2E"/>
    <w:rsid w:val="00F27F70"/>
    <w:rsid w:val="00F30B5C"/>
    <w:rsid w:val="00F3150C"/>
    <w:rsid w:val="00F31634"/>
    <w:rsid w:val="00F317E0"/>
    <w:rsid w:val="00F317FE"/>
    <w:rsid w:val="00F31BBC"/>
    <w:rsid w:val="00F32033"/>
    <w:rsid w:val="00F32845"/>
    <w:rsid w:val="00F32EFD"/>
    <w:rsid w:val="00F33516"/>
    <w:rsid w:val="00F33858"/>
    <w:rsid w:val="00F33943"/>
    <w:rsid w:val="00F33A3C"/>
    <w:rsid w:val="00F34695"/>
    <w:rsid w:val="00F346FB"/>
    <w:rsid w:val="00F3508B"/>
    <w:rsid w:val="00F35815"/>
    <w:rsid w:val="00F360A8"/>
    <w:rsid w:val="00F37224"/>
    <w:rsid w:val="00F3792E"/>
    <w:rsid w:val="00F37A29"/>
    <w:rsid w:val="00F4035F"/>
    <w:rsid w:val="00F404B4"/>
    <w:rsid w:val="00F406AC"/>
    <w:rsid w:val="00F408FF"/>
    <w:rsid w:val="00F40B2C"/>
    <w:rsid w:val="00F40DA3"/>
    <w:rsid w:val="00F42578"/>
    <w:rsid w:val="00F42C35"/>
    <w:rsid w:val="00F42DC7"/>
    <w:rsid w:val="00F4304B"/>
    <w:rsid w:val="00F431E3"/>
    <w:rsid w:val="00F43226"/>
    <w:rsid w:val="00F43392"/>
    <w:rsid w:val="00F43A2D"/>
    <w:rsid w:val="00F441C2"/>
    <w:rsid w:val="00F45665"/>
    <w:rsid w:val="00F45796"/>
    <w:rsid w:val="00F45DA6"/>
    <w:rsid w:val="00F465F2"/>
    <w:rsid w:val="00F4790D"/>
    <w:rsid w:val="00F47B2A"/>
    <w:rsid w:val="00F50315"/>
    <w:rsid w:val="00F50A45"/>
    <w:rsid w:val="00F50F75"/>
    <w:rsid w:val="00F5103B"/>
    <w:rsid w:val="00F515E7"/>
    <w:rsid w:val="00F517FF"/>
    <w:rsid w:val="00F52A0C"/>
    <w:rsid w:val="00F52DC2"/>
    <w:rsid w:val="00F535D0"/>
    <w:rsid w:val="00F53D8F"/>
    <w:rsid w:val="00F550D9"/>
    <w:rsid w:val="00F55CE4"/>
    <w:rsid w:val="00F56F41"/>
    <w:rsid w:val="00F572C9"/>
    <w:rsid w:val="00F57573"/>
    <w:rsid w:val="00F57AE9"/>
    <w:rsid w:val="00F57CF2"/>
    <w:rsid w:val="00F60382"/>
    <w:rsid w:val="00F604C9"/>
    <w:rsid w:val="00F6073C"/>
    <w:rsid w:val="00F607A0"/>
    <w:rsid w:val="00F60AB3"/>
    <w:rsid w:val="00F60EEE"/>
    <w:rsid w:val="00F61425"/>
    <w:rsid w:val="00F6142B"/>
    <w:rsid w:val="00F615FC"/>
    <w:rsid w:val="00F61E10"/>
    <w:rsid w:val="00F620F2"/>
    <w:rsid w:val="00F629E8"/>
    <w:rsid w:val="00F62CF5"/>
    <w:rsid w:val="00F64178"/>
    <w:rsid w:val="00F6438C"/>
    <w:rsid w:val="00F64EA6"/>
    <w:rsid w:val="00F65001"/>
    <w:rsid w:val="00F6547B"/>
    <w:rsid w:val="00F65AD7"/>
    <w:rsid w:val="00F65B41"/>
    <w:rsid w:val="00F66A38"/>
    <w:rsid w:val="00F670A3"/>
    <w:rsid w:val="00F6760A"/>
    <w:rsid w:val="00F6765F"/>
    <w:rsid w:val="00F67919"/>
    <w:rsid w:val="00F67F86"/>
    <w:rsid w:val="00F70067"/>
    <w:rsid w:val="00F701B9"/>
    <w:rsid w:val="00F71289"/>
    <w:rsid w:val="00F71653"/>
    <w:rsid w:val="00F71702"/>
    <w:rsid w:val="00F71B62"/>
    <w:rsid w:val="00F722A9"/>
    <w:rsid w:val="00F7256B"/>
    <w:rsid w:val="00F7267C"/>
    <w:rsid w:val="00F72729"/>
    <w:rsid w:val="00F729FB"/>
    <w:rsid w:val="00F72AE5"/>
    <w:rsid w:val="00F72CFB"/>
    <w:rsid w:val="00F740AD"/>
    <w:rsid w:val="00F744FE"/>
    <w:rsid w:val="00F74904"/>
    <w:rsid w:val="00F74BAD"/>
    <w:rsid w:val="00F74E64"/>
    <w:rsid w:val="00F74ED8"/>
    <w:rsid w:val="00F755DD"/>
    <w:rsid w:val="00F75691"/>
    <w:rsid w:val="00F75CE0"/>
    <w:rsid w:val="00F75FA1"/>
    <w:rsid w:val="00F765D8"/>
    <w:rsid w:val="00F76CF5"/>
    <w:rsid w:val="00F76FB1"/>
    <w:rsid w:val="00F800A6"/>
    <w:rsid w:val="00F807C4"/>
    <w:rsid w:val="00F81177"/>
    <w:rsid w:val="00F81535"/>
    <w:rsid w:val="00F81799"/>
    <w:rsid w:val="00F817C3"/>
    <w:rsid w:val="00F821C6"/>
    <w:rsid w:val="00F8223A"/>
    <w:rsid w:val="00F8233B"/>
    <w:rsid w:val="00F8298E"/>
    <w:rsid w:val="00F83182"/>
    <w:rsid w:val="00F83284"/>
    <w:rsid w:val="00F8333F"/>
    <w:rsid w:val="00F8350D"/>
    <w:rsid w:val="00F83CA4"/>
    <w:rsid w:val="00F83D3E"/>
    <w:rsid w:val="00F83F8E"/>
    <w:rsid w:val="00F855E9"/>
    <w:rsid w:val="00F859E2"/>
    <w:rsid w:val="00F859EB"/>
    <w:rsid w:val="00F85A23"/>
    <w:rsid w:val="00F860A0"/>
    <w:rsid w:val="00F86EC6"/>
    <w:rsid w:val="00F86F1B"/>
    <w:rsid w:val="00F87476"/>
    <w:rsid w:val="00F879A1"/>
    <w:rsid w:val="00F87D7D"/>
    <w:rsid w:val="00F87FBE"/>
    <w:rsid w:val="00F87FED"/>
    <w:rsid w:val="00F91102"/>
    <w:rsid w:val="00F91756"/>
    <w:rsid w:val="00F91A1C"/>
    <w:rsid w:val="00F91CAD"/>
    <w:rsid w:val="00F920AA"/>
    <w:rsid w:val="00F92AF4"/>
    <w:rsid w:val="00F938CB"/>
    <w:rsid w:val="00F9470C"/>
    <w:rsid w:val="00F94891"/>
    <w:rsid w:val="00F94DB8"/>
    <w:rsid w:val="00F9514F"/>
    <w:rsid w:val="00F96516"/>
    <w:rsid w:val="00F96A23"/>
    <w:rsid w:val="00F96A3D"/>
    <w:rsid w:val="00F96BB3"/>
    <w:rsid w:val="00F96BC5"/>
    <w:rsid w:val="00F96BE8"/>
    <w:rsid w:val="00F96C26"/>
    <w:rsid w:val="00F97B40"/>
    <w:rsid w:val="00F97E89"/>
    <w:rsid w:val="00F97FB8"/>
    <w:rsid w:val="00FA0023"/>
    <w:rsid w:val="00FA0280"/>
    <w:rsid w:val="00FA0B02"/>
    <w:rsid w:val="00FA1482"/>
    <w:rsid w:val="00FA1501"/>
    <w:rsid w:val="00FA22D6"/>
    <w:rsid w:val="00FA2E61"/>
    <w:rsid w:val="00FA35FB"/>
    <w:rsid w:val="00FA39F5"/>
    <w:rsid w:val="00FA4606"/>
    <w:rsid w:val="00FA46E6"/>
    <w:rsid w:val="00FA49F0"/>
    <w:rsid w:val="00FA4BBB"/>
    <w:rsid w:val="00FA4F58"/>
    <w:rsid w:val="00FA5985"/>
    <w:rsid w:val="00FA5BF9"/>
    <w:rsid w:val="00FA5C84"/>
    <w:rsid w:val="00FA5F36"/>
    <w:rsid w:val="00FA5FB5"/>
    <w:rsid w:val="00FA7781"/>
    <w:rsid w:val="00FB0723"/>
    <w:rsid w:val="00FB0836"/>
    <w:rsid w:val="00FB0ACA"/>
    <w:rsid w:val="00FB1124"/>
    <w:rsid w:val="00FB12F4"/>
    <w:rsid w:val="00FB1F0A"/>
    <w:rsid w:val="00FB2187"/>
    <w:rsid w:val="00FB24D2"/>
    <w:rsid w:val="00FB2B0F"/>
    <w:rsid w:val="00FB2C00"/>
    <w:rsid w:val="00FB34AD"/>
    <w:rsid w:val="00FB3580"/>
    <w:rsid w:val="00FB3D42"/>
    <w:rsid w:val="00FB49C5"/>
    <w:rsid w:val="00FB50DA"/>
    <w:rsid w:val="00FB510B"/>
    <w:rsid w:val="00FB5DD0"/>
    <w:rsid w:val="00FB5EAB"/>
    <w:rsid w:val="00FB603F"/>
    <w:rsid w:val="00FB63E8"/>
    <w:rsid w:val="00FB677F"/>
    <w:rsid w:val="00FC111C"/>
    <w:rsid w:val="00FC2DD6"/>
    <w:rsid w:val="00FC40EA"/>
    <w:rsid w:val="00FC41C1"/>
    <w:rsid w:val="00FC444A"/>
    <w:rsid w:val="00FC4993"/>
    <w:rsid w:val="00FC4B70"/>
    <w:rsid w:val="00FC4DD5"/>
    <w:rsid w:val="00FC64F5"/>
    <w:rsid w:val="00FC6DDE"/>
    <w:rsid w:val="00FC6F01"/>
    <w:rsid w:val="00FC7223"/>
    <w:rsid w:val="00FC722E"/>
    <w:rsid w:val="00FC7997"/>
    <w:rsid w:val="00FD0291"/>
    <w:rsid w:val="00FD0B9D"/>
    <w:rsid w:val="00FD1A6C"/>
    <w:rsid w:val="00FD1C6A"/>
    <w:rsid w:val="00FD378C"/>
    <w:rsid w:val="00FD387D"/>
    <w:rsid w:val="00FD38B8"/>
    <w:rsid w:val="00FD3E71"/>
    <w:rsid w:val="00FD405A"/>
    <w:rsid w:val="00FD4407"/>
    <w:rsid w:val="00FD55B3"/>
    <w:rsid w:val="00FD59D2"/>
    <w:rsid w:val="00FD6883"/>
    <w:rsid w:val="00FD7E48"/>
    <w:rsid w:val="00FD7FF4"/>
    <w:rsid w:val="00FE01A4"/>
    <w:rsid w:val="00FE045C"/>
    <w:rsid w:val="00FE0534"/>
    <w:rsid w:val="00FE1016"/>
    <w:rsid w:val="00FE1DE8"/>
    <w:rsid w:val="00FE2123"/>
    <w:rsid w:val="00FE2470"/>
    <w:rsid w:val="00FE32C4"/>
    <w:rsid w:val="00FE3622"/>
    <w:rsid w:val="00FE369B"/>
    <w:rsid w:val="00FE39C3"/>
    <w:rsid w:val="00FE3C9C"/>
    <w:rsid w:val="00FE3D8A"/>
    <w:rsid w:val="00FE40AE"/>
    <w:rsid w:val="00FE4274"/>
    <w:rsid w:val="00FE4356"/>
    <w:rsid w:val="00FE482A"/>
    <w:rsid w:val="00FE4865"/>
    <w:rsid w:val="00FE49BB"/>
    <w:rsid w:val="00FE640B"/>
    <w:rsid w:val="00FE674A"/>
    <w:rsid w:val="00FE6838"/>
    <w:rsid w:val="00FE6DFD"/>
    <w:rsid w:val="00FE6FB9"/>
    <w:rsid w:val="00FE75E4"/>
    <w:rsid w:val="00FE7B99"/>
    <w:rsid w:val="00FF0098"/>
    <w:rsid w:val="00FF0581"/>
    <w:rsid w:val="00FF08C4"/>
    <w:rsid w:val="00FF0A0A"/>
    <w:rsid w:val="00FF114F"/>
    <w:rsid w:val="00FF15C6"/>
    <w:rsid w:val="00FF1A47"/>
    <w:rsid w:val="00FF1B2D"/>
    <w:rsid w:val="00FF1BEC"/>
    <w:rsid w:val="00FF21BD"/>
    <w:rsid w:val="00FF2A05"/>
    <w:rsid w:val="00FF3053"/>
    <w:rsid w:val="00FF333E"/>
    <w:rsid w:val="00FF4942"/>
    <w:rsid w:val="00FF52FC"/>
    <w:rsid w:val="00FF551A"/>
    <w:rsid w:val="00FF5D23"/>
    <w:rsid w:val="00FF5DD5"/>
    <w:rsid w:val="00FF6308"/>
    <w:rsid w:val="00FF6A51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D3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text">
    <w:name w:val="headertext"/>
    <w:basedOn w:val="Normal"/>
    <w:uiPriority w:val="99"/>
    <w:rsid w:val="009D0D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9D0D35"/>
    <w:rPr>
      <w:rFonts w:cs="Times New Roman"/>
      <w:color w:val="0000FF"/>
      <w:u w:val="single"/>
    </w:rPr>
  </w:style>
  <w:style w:type="paragraph" w:customStyle="1" w:styleId="formattext">
    <w:name w:val="formattext"/>
    <w:basedOn w:val="Normal"/>
    <w:uiPriority w:val="99"/>
    <w:rsid w:val="009D0D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9D0D35"/>
    <w:pPr>
      <w:ind w:left="720"/>
      <w:contextualSpacing/>
    </w:pPr>
  </w:style>
  <w:style w:type="paragraph" w:customStyle="1" w:styleId="a">
    <w:name w:val="Стиль"/>
    <w:uiPriority w:val="99"/>
    <w:rsid w:val="009D0D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9D0D35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D0D3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D0D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8370567" TargetMode="External"/><Relationship Id="rId5" Type="http://schemas.openxmlformats.org/officeDocument/2006/relationships/hyperlink" Target="http://docs.cntd.ru/document/837056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145</Words>
  <Characters>832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Semen</cp:lastModifiedBy>
  <cp:revision>6</cp:revision>
  <dcterms:created xsi:type="dcterms:W3CDTF">2013-06-03T02:32:00Z</dcterms:created>
  <dcterms:modified xsi:type="dcterms:W3CDTF">2013-06-05T07:50:00Z</dcterms:modified>
</cp:coreProperties>
</file>